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3CAD1" w14:textId="2A2D7BBC" w:rsidR="00115435" w:rsidRDefault="00115435" w:rsidP="001154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5_2_2_2_1"/>
      <w:bookmarkStart w:id="1" w:name="_Toc66114970"/>
      <w:bookmarkStart w:id="2" w:name="_Toc67686481"/>
      <w:bookmarkStart w:id="3" w:name="_Toc74994770"/>
      <w:bookmarkStart w:id="4" w:name="_Toc85468027"/>
      <w:bookmarkStart w:id="5" w:name="_Toc89181529"/>
      <w:bookmarkStart w:id="6" w:name="_Toc89183075"/>
      <w:bookmarkStart w:id="7" w:name="_Toc90651377"/>
      <w:bookmarkStart w:id="8" w:name="_Toc96933527"/>
      <w:bookmarkStart w:id="9" w:name="_Toc98507365"/>
      <w:bookmarkStart w:id="10" w:name="_Toc98507818"/>
      <w:bookmarkStart w:id="11" w:name="_Toc106640821"/>
      <w:bookmarkStart w:id="12" w:name="_Toc122098695"/>
      <w:bookmarkStart w:id="13" w:name="_Toc130844821"/>
      <w:bookmarkStart w:id="14" w:name="_Toc138412343"/>
      <w:bookmarkStart w:id="15" w:name="_Toc144307731"/>
      <w:bookmarkStart w:id="16" w:name="_Toc510696592"/>
      <w:bookmarkStart w:id="17" w:name="_Toc35971384"/>
      <w:bookmarkStart w:id="18" w:name="_Toc42953838"/>
      <w:bookmarkStart w:id="19" w:name="_Toc43463155"/>
      <w:bookmarkStart w:id="20" w:name="_Toc49847767"/>
      <w:bookmarkStart w:id="21" w:name="_Toc56497896"/>
      <w:bookmarkStart w:id="22" w:name="_Toc119699204"/>
      <w:bookmarkStart w:id="23" w:name="_Toc155093565"/>
      <w:bookmarkEnd w:id="0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AE6CA2">
        <w:rPr>
          <w:b/>
          <w:noProof/>
          <w:sz w:val="24"/>
        </w:rPr>
        <w:t>0086</w:t>
      </w:r>
    </w:p>
    <w:p w14:paraId="78987F9A" w14:textId="77777777" w:rsidR="00115435" w:rsidRDefault="00115435" w:rsidP="001154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5435" w14:paraId="55856281" w14:textId="77777777" w:rsidTr="004448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42252" w14:textId="77777777" w:rsidR="00115435" w:rsidRDefault="00115435" w:rsidP="004448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15435" w14:paraId="79F150DC" w14:textId="77777777" w:rsidTr="004448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20C9F9" w14:textId="77777777" w:rsidR="00115435" w:rsidRDefault="00115435" w:rsidP="004448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5435" w14:paraId="650DFA82" w14:textId="77777777" w:rsidTr="004448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B80E6B" w14:textId="77777777" w:rsidR="00115435" w:rsidRDefault="0011543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435" w14:paraId="05564782" w14:textId="77777777" w:rsidTr="00444810">
        <w:tc>
          <w:tcPr>
            <w:tcW w:w="142" w:type="dxa"/>
            <w:tcBorders>
              <w:left w:val="single" w:sz="4" w:space="0" w:color="auto"/>
            </w:tcBorders>
          </w:tcPr>
          <w:p w14:paraId="64502CAF" w14:textId="77777777" w:rsidR="00115435" w:rsidRDefault="00115435" w:rsidP="004448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CF1F25" w14:textId="0295CDF3" w:rsidR="00115435" w:rsidRPr="00410371" w:rsidRDefault="00115435" w:rsidP="004448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29.526</w:t>
            </w:r>
          </w:p>
        </w:tc>
        <w:tc>
          <w:tcPr>
            <w:tcW w:w="709" w:type="dxa"/>
          </w:tcPr>
          <w:p w14:paraId="0EEACC06" w14:textId="77777777" w:rsidR="00115435" w:rsidRDefault="00115435" w:rsidP="004448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A1C623" w14:textId="09B13295" w:rsidR="00115435" w:rsidRPr="00410371" w:rsidRDefault="00AE6CA2" w:rsidP="004448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0082</w:t>
            </w:r>
          </w:p>
        </w:tc>
        <w:tc>
          <w:tcPr>
            <w:tcW w:w="709" w:type="dxa"/>
          </w:tcPr>
          <w:p w14:paraId="393B2341" w14:textId="77777777" w:rsidR="00115435" w:rsidRDefault="00115435" w:rsidP="004448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C435BA" w14:textId="77777777" w:rsidR="00115435" w:rsidRPr="00410371" w:rsidRDefault="00115435" w:rsidP="004448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E4DF47D" w14:textId="77777777" w:rsidR="00115435" w:rsidRDefault="00115435" w:rsidP="004448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A94A09" w14:textId="59127E1D" w:rsidR="00115435" w:rsidRPr="00410371" w:rsidRDefault="00115435" w:rsidP="00444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8A0106" w14:textId="77777777" w:rsidR="00115435" w:rsidRDefault="00115435" w:rsidP="00444810">
            <w:pPr>
              <w:pStyle w:val="CRCoverPage"/>
              <w:spacing w:after="0"/>
              <w:rPr>
                <w:noProof/>
              </w:rPr>
            </w:pPr>
          </w:p>
        </w:tc>
      </w:tr>
      <w:tr w:rsidR="00115435" w14:paraId="17934E8D" w14:textId="77777777" w:rsidTr="004448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01F14F" w14:textId="77777777" w:rsidR="00115435" w:rsidRDefault="00115435" w:rsidP="00444810">
            <w:pPr>
              <w:pStyle w:val="CRCoverPage"/>
              <w:spacing w:after="0"/>
              <w:rPr>
                <w:noProof/>
              </w:rPr>
            </w:pPr>
          </w:p>
        </w:tc>
      </w:tr>
      <w:tr w:rsidR="00115435" w14:paraId="7144A567" w14:textId="77777777" w:rsidTr="004448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392B74" w14:textId="77777777" w:rsidR="00115435" w:rsidRPr="00F25D98" w:rsidRDefault="00115435" w:rsidP="004448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4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4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5435" w14:paraId="642B0B32" w14:textId="77777777" w:rsidTr="00444810">
        <w:tc>
          <w:tcPr>
            <w:tcW w:w="9641" w:type="dxa"/>
            <w:gridSpan w:val="9"/>
          </w:tcPr>
          <w:p w14:paraId="718A5D52" w14:textId="77777777" w:rsidR="00115435" w:rsidRDefault="0011543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597978" w14:textId="77777777" w:rsidR="00115435" w:rsidRDefault="00115435" w:rsidP="001154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5435" w14:paraId="690E21AE" w14:textId="77777777" w:rsidTr="00444810">
        <w:tc>
          <w:tcPr>
            <w:tcW w:w="2835" w:type="dxa"/>
          </w:tcPr>
          <w:p w14:paraId="1D95D78C" w14:textId="77777777" w:rsidR="00115435" w:rsidRDefault="00115435" w:rsidP="004448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7ADF5E" w14:textId="77777777" w:rsidR="00115435" w:rsidRDefault="00115435" w:rsidP="004448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D7D3E5" w14:textId="77777777" w:rsidR="00115435" w:rsidRDefault="0011543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E8BB41" w14:textId="77777777" w:rsidR="00115435" w:rsidRDefault="00115435" w:rsidP="004448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6475E6" w14:textId="77777777" w:rsidR="00115435" w:rsidRDefault="0011543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B9E66" w14:textId="77777777" w:rsidR="00115435" w:rsidRDefault="00115435" w:rsidP="004448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C8581F" w14:textId="77777777" w:rsidR="00115435" w:rsidRDefault="0011543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E94A8D" w14:textId="77777777" w:rsidR="00115435" w:rsidRDefault="00115435" w:rsidP="004448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DDE103" w14:textId="77777777" w:rsidR="00115435" w:rsidRDefault="00115435" w:rsidP="004448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E2EF823" w14:textId="77777777" w:rsidR="00115435" w:rsidRDefault="00115435" w:rsidP="001154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5435" w14:paraId="47DEAD86" w14:textId="77777777" w:rsidTr="00444810">
        <w:tc>
          <w:tcPr>
            <w:tcW w:w="9640" w:type="dxa"/>
            <w:gridSpan w:val="11"/>
          </w:tcPr>
          <w:p w14:paraId="4AF22E15" w14:textId="77777777" w:rsidR="00115435" w:rsidRDefault="0011543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435" w14:paraId="0F9B5174" w14:textId="77777777" w:rsidTr="004448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B3DBF9" w14:textId="77777777" w:rsidR="00115435" w:rsidRDefault="00115435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AC7AF" w14:textId="574669DA" w:rsidR="00115435" w:rsidRDefault="00115435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AAA-S server address</w:t>
            </w:r>
          </w:p>
        </w:tc>
      </w:tr>
      <w:tr w:rsidR="00115435" w14:paraId="14C4B098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5490908D" w14:textId="77777777" w:rsidR="00115435" w:rsidRDefault="00115435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066104" w14:textId="77777777" w:rsidR="00115435" w:rsidRDefault="0011543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435" w14:paraId="46C185E0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58B77E66" w14:textId="77777777" w:rsidR="00115435" w:rsidRDefault="00115435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78FE54" w14:textId="77777777" w:rsidR="00115435" w:rsidRDefault="00115435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15435" w14:paraId="498F3030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0939C668" w14:textId="77777777" w:rsidR="00115435" w:rsidRDefault="00115435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D4A11" w14:textId="77777777" w:rsidR="00115435" w:rsidRDefault="00115435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15435" w14:paraId="28BD2333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15387C41" w14:textId="77777777" w:rsidR="00115435" w:rsidRDefault="00115435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382C9" w14:textId="77777777" w:rsidR="00115435" w:rsidRDefault="0011543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435" w14:paraId="20009F32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7AFC2E9F" w14:textId="77777777" w:rsidR="00115435" w:rsidRDefault="00115435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957476" w14:textId="2AA630C5" w:rsidR="00115435" w:rsidRDefault="00115435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t>eNS,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7BA19F84" w14:textId="77777777" w:rsidR="00115435" w:rsidRDefault="00115435" w:rsidP="004448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718431" w14:textId="77777777" w:rsidR="00115435" w:rsidRDefault="00115435" w:rsidP="004448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E8FB61" w14:textId="278DBF30" w:rsidR="00115435" w:rsidRDefault="00115435" w:rsidP="00444810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</w:t>
            </w:r>
            <w:r w:rsidR="00AE6CA2">
              <w:t>-02-08</w:t>
            </w:r>
          </w:p>
        </w:tc>
      </w:tr>
      <w:tr w:rsidR="00115435" w14:paraId="0CC72382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52E7FB4F" w14:textId="77777777" w:rsidR="00115435" w:rsidRDefault="00115435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0DDBE" w14:textId="77777777" w:rsidR="00115435" w:rsidRDefault="0011543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6785E9" w14:textId="77777777" w:rsidR="00115435" w:rsidRDefault="0011543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8904DA" w14:textId="77777777" w:rsidR="00115435" w:rsidRDefault="0011543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8BE46E" w14:textId="77777777" w:rsidR="00115435" w:rsidRDefault="0011543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435" w14:paraId="6DEEA04A" w14:textId="77777777" w:rsidTr="004448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A9FA02" w14:textId="77777777" w:rsidR="00115435" w:rsidRDefault="00115435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E8F903" w14:textId="77777777" w:rsidR="00115435" w:rsidRDefault="00115435" w:rsidP="004448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A5E393" w14:textId="77777777" w:rsidR="00115435" w:rsidRDefault="00115435" w:rsidP="004448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83F10" w14:textId="77777777" w:rsidR="00115435" w:rsidRDefault="00115435" w:rsidP="004448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383FA7" w14:textId="77777777" w:rsidR="00115435" w:rsidRDefault="00115435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15435" w14:paraId="61DE0038" w14:textId="77777777" w:rsidTr="004448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8820AE" w14:textId="77777777" w:rsidR="00115435" w:rsidRDefault="00115435" w:rsidP="004448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5A9F55" w14:textId="77777777" w:rsidR="00115435" w:rsidRDefault="00115435" w:rsidP="004448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9F5DEA" w14:textId="77777777" w:rsidR="00115435" w:rsidRDefault="00115435" w:rsidP="004448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E2B246" w14:textId="77777777" w:rsidR="00115435" w:rsidRPr="007C2097" w:rsidRDefault="00115435" w:rsidP="004448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15435" w14:paraId="4A33C71C" w14:textId="77777777" w:rsidTr="00444810">
        <w:tc>
          <w:tcPr>
            <w:tcW w:w="1843" w:type="dxa"/>
          </w:tcPr>
          <w:p w14:paraId="1CBB478D" w14:textId="77777777" w:rsidR="00115435" w:rsidRDefault="00115435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B4B294" w14:textId="77777777" w:rsidR="00115435" w:rsidRDefault="0011543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435" w14:paraId="053FB5D3" w14:textId="77777777" w:rsidTr="004448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A53DD" w14:textId="77777777" w:rsidR="00115435" w:rsidRDefault="00115435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02531" w14:textId="62C40AF6" w:rsidR="00115435" w:rsidRPr="00BC186B" w:rsidRDefault="00115435" w:rsidP="00444810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noProof/>
              </w:rPr>
              <w:t>The AAA-Server Address is locally configured at the NSSAF and not conveyed from AMF. See also C4-205180</w:t>
            </w:r>
          </w:p>
        </w:tc>
      </w:tr>
      <w:tr w:rsidR="00115435" w14:paraId="1F3E26C1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F1E37" w14:textId="77777777" w:rsidR="00115435" w:rsidRDefault="00115435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A71785" w14:textId="77777777" w:rsidR="00115435" w:rsidRDefault="0011543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435" w14:paraId="7622351C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0FF" w14:textId="77777777" w:rsidR="00115435" w:rsidRDefault="00115435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9E8A08" w14:textId="3FA99209" w:rsidR="00115435" w:rsidRDefault="00115435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AAA-S address is removed from </w:t>
            </w:r>
            <w:r w:rsidRPr="00115435">
              <w:t xml:space="preserve">slice authentication confirmation </w:t>
            </w:r>
            <w:r w:rsidRPr="00115435"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>.</w:t>
            </w:r>
          </w:p>
        </w:tc>
      </w:tr>
      <w:tr w:rsidR="00115435" w14:paraId="6D23DE6F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C7C12" w14:textId="77777777" w:rsidR="00115435" w:rsidRDefault="00115435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106CA0" w14:textId="77777777" w:rsidR="00115435" w:rsidRDefault="0011543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435" w14:paraId="5CE74D44" w14:textId="77777777" w:rsidTr="004448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193DE4" w14:textId="77777777" w:rsidR="00115435" w:rsidRDefault="00115435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80728" w14:textId="1AE22378" w:rsidR="00115435" w:rsidRDefault="00115435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Inconsisteny in spec</w:t>
            </w:r>
          </w:p>
        </w:tc>
      </w:tr>
      <w:tr w:rsidR="00115435" w14:paraId="7AB0F8A3" w14:textId="77777777" w:rsidTr="00444810">
        <w:tc>
          <w:tcPr>
            <w:tcW w:w="2694" w:type="dxa"/>
            <w:gridSpan w:val="2"/>
          </w:tcPr>
          <w:p w14:paraId="308C0B56" w14:textId="77777777" w:rsidR="00115435" w:rsidRDefault="00115435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9BAFB9" w14:textId="77777777" w:rsidR="00115435" w:rsidRDefault="0011543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435" w14:paraId="3E9A7F09" w14:textId="77777777" w:rsidTr="004448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3F7A66" w14:textId="77777777" w:rsidR="00115435" w:rsidRDefault="00115435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79E8F" w14:textId="45C644D8" w:rsidR="00115435" w:rsidRDefault="00115435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5.2.2.2.1</w:t>
            </w:r>
          </w:p>
        </w:tc>
      </w:tr>
      <w:tr w:rsidR="00115435" w14:paraId="1272F206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840C1" w14:textId="77777777" w:rsidR="00115435" w:rsidRDefault="00115435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A906B3" w14:textId="77777777" w:rsidR="00115435" w:rsidRDefault="0011543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435" w14:paraId="7840B7A7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B805B" w14:textId="77777777" w:rsidR="00115435" w:rsidRDefault="00115435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81B64" w14:textId="77777777" w:rsidR="00115435" w:rsidRDefault="0011543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7FC098" w14:textId="77777777" w:rsidR="00115435" w:rsidRDefault="0011543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0C44F7" w14:textId="77777777" w:rsidR="00115435" w:rsidRDefault="00115435" w:rsidP="004448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BE5E9E" w14:textId="77777777" w:rsidR="00115435" w:rsidRDefault="00115435" w:rsidP="004448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5435" w14:paraId="3A3A8419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26851" w14:textId="77777777" w:rsidR="00115435" w:rsidRDefault="00115435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F8E5EF" w14:textId="77777777" w:rsidR="00115435" w:rsidRDefault="0011543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9DAFE" w14:textId="77777777" w:rsidR="00115435" w:rsidRDefault="0011543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72FB98" w14:textId="77777777" w:rsidR="00115435" w:rsidRDefault="00115435" w:rsidP="004448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ACE56" w14:textId="77777777" w:rsidR="00115435" w:rsidRDefault="00115435" w:rsidP="004448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5435" w14:paraId="740BA6AE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A782A" w14:textId="77777777" w:rsidR="00115435" w:rsidRDefault="00115435" w:rsidP="004448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0CF3B" w14:textId="77777777" w:rsidR="00115435" w:rsidRDefault="0011543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ADA88" w14:textId="77777777" w:rsidR="00115435" w:rsidRDefault="0011543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E73E9" w14:textId="77777777" w:rsidR="00115435" w:rsidRDefault="00115435" w:rsidP="004448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41B00C" w14:textId="77777777" w:rsidR="00115435" w:rsidRDefault="00115435" w:rsidP="004448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5435" w14:paraId="2FA5AFB0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657D2" w14:textId="77777777" w:rsidR="00115435" w:rsidRDefault="00115435" w:rsidP="004448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401CF" w14:textId="77777777" w:rsidR="00115435" w:rsidRDefault="0011543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6390B" w14:textId="77777777" w:rsidR="00115435" w:rsidRDefault="0011543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E7227A" w14:textId="77777777" w:rsidR="00115435" w:rsidRDefault="00115435" w:rsidP="004448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2871A" w14:textId="77777777" w:rsidR="00115435" w:rsidRDefault="00115435" w:rsidP="004448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5435" w14:paraId="5DCAFF0B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1B21B" w14:textId="77777777" w:rsidR="00115435" w:rsidRDefault="00115435" w:rsidP="004448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A6E02" w14:textId="77777777" w:rsidR="00115435" w:rsidRDefault="00115435" w:rsidP="00444810">
            <w:pPr>
              <w:pStyle w:val="CRCoverPage"/>
              <w:spacing w:after="0"/>
              <w:rPr>
                <w:noProof/>
              </w:rPr>
            </w:pPr>
          </w:p>
        </w:tc>
      </w:tr>
      <w:tr w:rsidR="00115435" w14:paraId="5BF69EF9" w14:textId="77777777" w:rsidTr="004448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A7424E" w14:textId="77777777" w:rsidR="00115435" w:rsidRDefault="00115435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78718" w14:textId="77777777" w:rsidR="00115435" w:rsidRDefault="00115435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115435" w:rsidRPr="008863B9" w14:paraId="23E621D4" w14:textId="77777777" w:rsidTr="004448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3DAEF2" w14:textId="77777777" w:rsidR="00115435" w:rsidRPr="008863B9" w:rsidRDefault="00115435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C6D3064" w14:textId="77777777" w:rsidR="00115435" w:rsidRPr="008863B9" w:rsidRDefault="00115435" w:rsidP="004448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5435" w14:paraId="0A5B401A" w14:textId="77777777" w:rsidTr="004448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C9004" w14:textId="77777777" w:rsidR="00115435" w:rsidRDefault="00115435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DC6AA" w14:textId="77777777" w:rsidR="00115435" w:rsidRDefault="00115435" w:rsidP="004448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B6DED7" w14:textId="77777777" w:rsidR="00115435" w:rsidRDefault="00115435" w:rsidP="00115435">
      <w:pPr>
        <w:pStyle w:val="CRCoverPage"/>
        <w:spacing w:after="0"/>
        <w:rPr>
          <w:noProof/>
          <w:sz w:val="8"/>
          <w:szCs w:val="8"/>
        </w:rPr>
      </w:pPr>
    </w:p>
    <w:p w14:paraId="278FBD31" w14:textId="77777777" w:rsidR="00115435" w:rsidRDefault="00115435" w:rsidP="00115435">
      <w:pPr>
        <w:rPr>
          <w:noProof/>
        </w:rPr>
        <w:sectPr w:rsidR="0011543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59C788" w14:textId="77777777" w:rsidR="00115435" w:rsidRDefault="00115435" w:rsidP="00115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5FB06ABC" w14:textId="77777777" w:rsidR="008A6D4A" w:rsidRDefault="008A6D4A" w:rsidP="00E23A93">
      <w:pPr>
        <w:pStyle w:val="Heading5"/>
      </w:pPr>
      <w:r>
        <w:t>5.2.2.2.1</w:t>
      </w:r>
      <w:r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DFB99D3" w14:textId="635E5247" w:rsidR="00915654" w:rsidRDefault="00915654" w:rsidP="00915654">
      <w:pPr>
        <w:rPr>
          <w:rFonts w:eastAsia="SimSun"/>
          <w:lang w:eastAsia="zh-CN"/>
        </w:rPr>
      </w:pPr>
      <w:bookmarkStart w:id="25" w:name="_Toc510696595"/>
      <w:bookmarkStart w:id="26" w:name="_Toc35971387"/>
      <w:r w:rsidRPr="00544965">
        <w:t xml:space="preserve">The Authenticate </w:t>
      </w:r>
      <w:r>
        <w:t xml:space="preserve">service operation </w:t>
      </w:r>
      <w:r w:rsidRPr="00544965">
        <w:t xml:space="preserve">permits the NF </w:t>
      </w:r>
      <w:r>
        <w:t xml:space="preserve">Service Consumer (i.e. the AMF) </w:t>
      </w:r>
      <w:r w:rsidRPr="00544965">
        <w:t xml:space="preserve">to initiate </w:t>
      </w:r>
      <w:r>
        <w:t>slice-specific a</w:t>
      </w:r>
      <w:r w:rsidRPr="00544965">
        <w:t xml:space="preserve">uthentication </w:t>
      </w:r>
      <w:r>
        <w:t>and authorization</w:t>
      </w:r>
      <w:r w:rsidR="001469FD">
        <w:t>, e.g. during a UE Registration procedure or upon reception of a re-authentication notification from the NSSAAF (see clause 5.2.2.3)</w:t>
      </w:r>
      <w:r>
        <w:t xml:space="preserve">. </w:t>
      </w:r>
      <w:r>
        <w:rPr>
          <w:rFonts w:eastAsia="SimSun"/>
          <w:lang w:eastAsia="zh-CN"/>
        </w:rPr>
        <w:t>T</w:t>
      </w:r>
      <w:r w:rsidRPr="00BC0994">
        <w:rPr>
          <w:rFonts w:eastAsia="SimSun"/>
          <w:lang w:eastAsia="zh-CN"/>
        </w:rPr>
        <w:t xml:space="preserve">he </w:t>
      </w:r>
      <w:r>
        <w:rPr>
          <w:rFonts w:eastAsia="SimSun"/>
          <w:lang w:eastAsia="zh-CN"/>
        </w:rPr>
        <w:t>NSSAAF</w:t>
      </w:r>
      <w:r w:rsidRPr="00BC0994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may relay the EAP message to a</w:t>
      </w: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 xml:space="preserve"> AAA-S and collect the result of slice-specific authentication and authorization from the AAA-S, as specified in clause 4.2.9.2 of 3GPP TS 23.502 [3], and clause </w:t>
      </w:r>
      <w:r w:rsidR="008510A4">
        <w:rPr>
          <w:rFonts w:eastAsia="SimSun"/>
          <w:lang w:eastAsia="zh-CN"/>
        </w:rPr>
        <w:t>16.3</w:t>
      </w:r>
      <w:r>
        <w:rPr>
          <w:rFonts w:eastAsia="SimSun"/>
          <w:lang w:eastAsia="zh-CN"/>
        </w:rPr>
        <w:t xml:space="preserve"> of 3GPP TS 33.501 [8].</w:t>
      </w:r>
    </w:p>
    <w:p w14:paraId="0848D9DF" w14:textId="4360CEFC" w:rsidR="00915654" w:rsidRPr="00A44AE7" w:rsidRDefault="00915654" w:rsidP="00915654">
      <w:pPr>
        <w:rPr>
          <w:rFonts w:eastAsiaTheme="minorEastAsia"/>
        </w:rPr>
      </w:pPr>
      <w:r>
        <w:t>T</w:t>
      </w:r>
      <w:r w:rsidRPr="00544965">
        <w:t>he NF Service Consumer (</w:t>
      </w:r>
      <w:r>
        <w:t xml:space="preserve">i.e. the </w:t>
      </w:r>
      <w:r w:rsidRPr="00544965">
        <w:t xml:space="preserve">AMF) </w:t>
      </w:r>
      <w:r>
        <w:t>shall send a POST request to the resource representing slice authentication collection (i.e. …/slice-authentications) to request</w:t>
      </w:r>
      <w:r w:rsidRPr="00544965">
        <w:t xml:space="preserve"> the </w:t>
      </w:r>
      <w:r>
        <w:rPr>
          <w:lang w:eastAsia="zh-CN"/>
        </w:rPr>
        <w:t>NSSAAF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create the corresponding resource context and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s</w:t>
      </w:r>
      <w:r>
        <w:rPr>
          <w:rFonts w:hint="eastAsia"/>
          <w:lang w:eastAsia="zh-CN"/>
        </w:rPr>
        <w:t>lice-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pecific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uthentication and </w:t>
      </w:r>
      <w:r>
        <w:rPr>
          <w:lang w:eastAsia="zh-CN"/>
        </w:rPr>
        <w:t>a</w:t>
      </w:r>
      <w:r>
        <w:rPr>
          <w:rFonts w:hint="eastAsia"/>
          <w:lang w:eastAsia="zh-CN"/>
        </w:rPr>
        <w:t>uthorization.</w:t>
      </w:r>
    </w:p>
    <w:p w14:paraId="6DDAE58C" w14:textId="1F303A2D" w:rsidR="009C5AE5" w:rsidRPr="00544965" w:rsidRDefault="00B41D44" w:rsidP="00915654">
      <w:pPr>
        <w:pStyle w:val="TH"/>
      </w:pPr>
      <w:r>
        <w:object w:dxaOrig="12326" w:dyaOrig="9135" w14:anchorId="461557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85pt;height:355pt" o:ole="">
            <v:imagedata r:id="rId13" o:title=""/>
          </v:shape>
          <o:OLEObject Type="Embed" ProgID="Visio.Drawing.11" ShapeID="_x0000_i1025" DrawAspect="Content" ObjectID="_1768890272" r:id="rId14"/>
        </w:object>
      </w:r>
    </w:p>
    <w:p w14:paraId="01A52C24" w14:textId="77777777" w:rsidR="00915654" w:rsidRPr="00544965" w:rsidRDefault="00915654" w:rsidP="00915654">
      <w:pPr>
        <w:pStyle w:val="TF"/>
        <w:rPr>
          <w:lang w:eastAsia="zh-CN"/>
        </w:rPr>
      </w:pPr>
      <w:bookmarkStart w:id="27" w:name="_CRFigure5_2_2_2_11"/>
      <w:r w:rsidRPr="00544965">
        <w:t>Figure</w:t>
      </w:r>
      <w:r>
        <w:t> </w:t>
      </w:r>
      <w:bookmarkEnd w:id="27"/>
      <w:r w:rsidRPr="00544965">
        <w:t>5.</w:t>
      </w:r>
      <w:r>
        <w:rPr>
          <w:lang w:eastAsia="zh-CN"/>
        </w:rPr>
        <w:t>2</w:t>
      </w:r>
      <w:r w:rsidRPr="00544965">
        <w:t>.2.2.</w:t>
      </w:r>
      <w:r>
        <w:t>1</w:t>
      </w:r>
      <w:r w:rsidRPr="00544965">
        <w:t xml:space="preserve">-1: </w:t>
      </w:r>
      <w:r>
        <w:rPr>
          <w:rFonts w:hint="eastAsia"/>
          <w:lang w:eastAsia="zh-CN"/>
        </w:rPr>
        <w:t>Slice-Specific Authentication and Authorization</w:t>
      </w:r>
    </w:p>
    <w:p w14:paraId="389B135B" w14:textId="73F16CB7" w:rsidR="00915654" w:rsidRDefault="00915654" w:rsidP="00915654">
      <w:pPr>
        <w:pStyle w:val="B1"/>
      </w:pPr>
      <w:r w:rsidRPr="00544965">
        <w:t>1.</w:t>
      </w:r>
      <w:r w:rsidRPr="00544965">
        <w:tab/>
        <w:t xml:space="preserve">The NF Service Consumer (AMF) shall send a POST request to the </w:t>
      </w:r>
      <w:r>
        <w:t>NSSAAF, targeting the resource of slice authentication collection (i.e. …/slice-authentications), to perform slice-specific authentication and authorization.</w:t>
      </w:r>
    </w:p>
    <w:p w14:paraId="30425F54" w14:textId="00414898" w:rsidR="00915654" w:rsidRDefault="00AA006A" w:rsidP="00915654">
      <w:pPr>
        <w:pStyle w:val="B1"/>
        <w:ind w:firstLine="0"/>
      </w:pPr>
      <w:bookmarkStart w:id="28" w:name="_PERM_MCCTEMPBM_CRPT24020005___3"/>
      <w:r w:rsidRPr="00544965">
        <w:t xml:space="preserve">The </w:t>
      </w:r>
      <w:r>
        <w:t>HTTP content</w:t>
      </w:r>
      <w:r w:rsidRPr="00544965">
        <w:t xml:space="preserve"> shall contain </w:t>
      </w:r>
      <w:r>
        <w:t>the slice authentication information, which includes:</w:t>
      </w:r>
    </w:p>
    <w:p w14:paraId="7D4FF393" w14:textId="040389CA" w:rsidR="00915654" w:rsidRPr="00544965" w:rsidRDefault="00915654" w:rsidP="00915654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  <w:r w:rsidR="007A6CBE">
        <w:t xml:space="preserve">, if multiple GPSIs received from the UDM, the </w:t>
      </w:r>
      <w:r w:rsidR="007A6CBE" w:rsidRPr="00544965">
        <w:t>NF Service Consume</w:t>
      </w:r>
      <w:r w:rsidR="007A6CBE">
        <w:t>r shall include any one of the GPSIs.</w:t>
      </w:r>
    </w:p>
    <w:p w14:paraId="7F405B57" w14:textId="77777777" w:rsidR="00915654" w:rsidRDefault="00915654" w:rsidP="00915654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14:paraId="62FD0C11" w14:textId="183494AF" w:rsidR="00915654" w:rsidRDefault="00915654" w:rsidP="00915654">
      <w:pPr>
        <w:pStyle w:val="B1"/>
        <w:ind w:firstLine="0"/>
      </w:pPr>
      <w:r w:rsidRPr="00544965">
        <w:t>-</w:t>
      </w:r>
      <w:r w:rsidRPr="00544965">
        <w:tab/>
      </w:r>
      <w:r>
        <w:t>EAP ID Response message (</w:t>
      </w:r>
      <w:r w:rsidR="00ED6F60">
        <w:t xml:space="preserve">if it </w:t>
      </w:r>
      <w:r>
        <w:t>is received from the UE)</w:t>
      </w:r>
      <w:r w:rsidR="00ED6F60">
        <w:t>, or the EAP ID Response message with EAP ID stored, or the EAP ID Response message with Null value (if EAP ID is not requested or received);</w:t>
      </w:r>
    </w:p>
    <w:p w14:paraId="20C4E4EF" w14:textId="77777777" w:rsidR="00915654" w:rsidRDefault="00915654" w:rsidP="00915654">
      <w:pPr>
        <w:pStyle w:val="B1"/>
        <w:ind w:firstLine="0"/>
      </w:pPr>
      <w:r>
        <w:t>-</w:t>
      </w:r>
      <w:r>
        <w:tab/>
        <w:t>optionally, the callback URI of the AMF to receive re-authentication notification from the NSSAAF;</w:t>
      </w:r>
    </w:p>
    <w:p w14:paraId="3C8F68DC" w14:textId="77777777" w:rsidR="00915654" w:rsidRDefault="00915654" w:rsidP="00915654">
      <w:pPr>
        <w:pStyle w:val="B1"/>
        <w:ind w:firstLine="0"/>
      </w:pPr>
      <w:r>
        <w:lastRenderedPageBreak/>
        <w:t>-</w:t>
      </w:r>
      <w:r>
        <w:tab/>
        <w:t>optionally, the callback URI of the AMF to receive revocation notification from the NSSAAF.</w:t>
      </w:r>
    </w:p>
    <w:p w14:paraId="64B69710" w14:textId="77777777" w:rsidR="00915654" w:rsidRDefault="00915654" w:rsidP="00915654">
      <w:pPr>
        <w:pStyle w:val="B1"/>
        <w:ind w:firstLine="0"/>
      </w:pPr>
      <w:r>
        <w:t>Based on local policy, the AMF may determine to provide callback URI(s) for receiving re-authentication notification or revocation notification. For example, the callback URIs are provided for an UE identified with low mobility characteristic.</w:t>
      </w:r>
    </w:p>
    <w:p w14:paraId="4BCE242B" w14:textId="77777777" w:rsidR="00D10A32" w:rsidRDefault="00D10A32" w:rsidP="00915654">
      <w:pPr>
        <w:pStyle w:val="B1"/>
        <w:ind w:firstLine="0"/>
      </w:pPr>
      <w:r w:rsidRPr="003B2883">
        <w:t xml:space="preserve">If </w:t>
      </w:r>
      <w:r>
        <w:rPr>
          <w:rFonts w:hint="eastAsia"/>
          <w:lang w:eastAsia="zh-CN"/>
        </w:rPr>
        <w:t>Slice-Specific Authentication and Authorization</w:t>
      </w:r>
      <w:r w:rsidRPr="003B2883">
        <w:t xml:space="preserve"> is triggered by </w:t>
      </w:r>
      <w:r w:rsidRPr="00140E21">
        <w:t>the AMF during a Registration procedure</w:t>
      </w:r>
      <w:r>
        <w:t xml:space="preserve"> as described in clause</w:t>
      </w:r>
      <w:r w:rsidRPr="003B2883">
        <w:t> </w:t>
      </w:r>
      <w:r>
        <w:t>4.2.9.2</w:t>
      </w:r>
      <w:r w:rsidRPr="003B2883">
        <w:t xml:space="preserve"> of</w:t>
      </w:r>
      <w:r>
        <w:t xml:space="preserve"> 3GPP TS </w:t>
      </w:r>
      <w:r w:rsidRPr="003B2883">
        <w:t>2</w:t>
      </w:r>
      <w:r>
        <w:t>3</w:t>
      </w:r>
      <w:r w:rsidRPr="003B2883">
        <w:t>.50</w:t>
      </w:r>
      <w:r>
        <w:t>2 </w:t>
      </w:r>
      <w:r w:rsidRPr="003B2883">
        <w:t>[</w:t>
      </w:r>
      <w:r>
        <w:t>3</w:t>
      </w:r>
      <w:r w:rsidRPr="003B2883">
        <w:t>]</w:t>
      </w:r>
      <w:r>
        <w:t>, the AMF shall set "status" attribute for the given slice listed in "</w:t>
      </w:r>
      <w:r>
        <w:rPr>
          <w:lang w:eastAsia="zh-CN"/>
        </w:rPr>
        <w:t>nssaaStatusList"</w:t>
      </w:r>
      <w:r>
        <w:t xml:space="preserve"> attribute to "PENDING"</w:t>
      </w:r>
      <w:r w:rsidRPr="001E6081">
        <w:t xml:space="preserve"> </w:t>
      </w:r>
      <w:r>
        <w:t>(</w:t>
      </w:r>
      <w:r>
        <w:rPr>
          <w:lang w:eastAsia="zh-CN"/>
        </w:rPr>
        <w:t>See 3GPP</w:t>
      </w:r>
      <w:r>
        <w:rPr>
          <w:lang w:val="en-US" w:eastAsia="zh-CN"/>
        </w:rPr>
        <w:t> TS 29.518 [16]</w:t>
      </w:r>
      <w:r>
        <w:t>).</w:t>
      </w:r>
    </w:p>
    <w:bookmarkEnd w:id="28"/>
    <w:p w14:paraId="3E4E59EA" w14:textId="683ABE11" w:rsidR="00915654" w:rsidRDefault="00915654" w:rsidP="00915654">
      <w:pPr>
        <w:pStyle w:val="B1"/>
      </w:pPr>
      <w:r>
        <w:t>2.</w:t>
      </w:r>
      <w:r>
        <w:tab/>
        <w:t>The NSSAAF creates slice authentication context for the UE, and starts the slice-specific authentication and authorization procedure. If the AAA-S is involved in slice-specific authentication and authorization procedure, the NSSAAF shall forward the EAP ID Response message to the AAA-S</w:t>
      </w:r>
      <w:r w:rsidR="00296DC0" w:rsidRPr="00296DC0">
        <w:t xml:space="preserve"> </w:t>
      </w:r>
      <w:r w:rsidR="00296DC0">
        <w:t>if the EAP ID Response message does not contain the Null value</w:t>
      </w:r>
      <w:r>
        <w:t>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3a or step 3b is performed.</w:t>
      </w:r>
      <w:r w:rsidR="003F6029">
        <w:t xml:space="preserve"> </w:t>
      </w:r>
      <w:bookmarkStart w:id="29" w:name="_Hlk158108400"/>
      <w:r w:rsidR="003F6029">
        <w:t>The NSSAAF obtains the AAA-S address from local configuration, based on S-NSSAI.</w:t>
      </w:r>
      <w:bookmarkEnd w:id="29"/>
    </w:p>
    <w:p w14:paraId="1025C489" w14:textId="3F4593D4" w:rsidR="00AA006A" w:rsidRPr="00544965" w:rsidRDefault="00AA006A" w:rsidP="00AA006A">
      <w:pPr>
        <w:pStyle w:val="B1"/>
      </w:pPr>
      <w:bookmarkStart w:id="30" w:name="_PERM_MCCTEMPBM_CRPT24020006___3"/>
      <w:r>
        <w:t>3a.</w:t>
      </w:r>
      <w:r>
        <w:tab/>
      </w:r>
      <w:r w:rsidRPr="00544965">
        <w:t xml:space="preserve">On success, "201 Created" shall be returned. </w:t>
      </w:r>
      <w:r>
        <w:t>T</w:t>
      </w:r>
      <w:r w:rsidRPr="00544965">
        <w:t>he "Location" header shall contain the URI of the created resource (e.g. .../</w:t>
      </w:r>
      <w:r>
        <w:t>slice-</w:t>
      </w:r>
      <w:r w:rsidRPr="00544965">
        <w:t>authentications/{</w:t>
      </w:r>
      <w:r>
        <w:t>a</w:t>
      </w:r>
      <w:r w:rsidRPr="00544965">
        <w:t>uthCtxId}).</w:t>
      </w:r>
      <w:r>
        <w:t xml:space="preserve"> </w:t>
      </w:r>
      <w:r w:rsidRPr="00544965">
        <w:t xml:space="preserve">The </w:t>
      </w:r>
      <w:r>
        <w:t>content</w:t>
      </w:r>
      <w:r w:rsidRPr="00544965">
        <w:t xml:space="preserve"> shall contain the </w:t>
      </w:r>
      <w:r>
        <w:t>slice authentication context, which includes the EAP message generated by the NSSAAF or from the AAA-S</w:t>
      </w:r>
      <w:r w:rsidRPr="00544965">
        <w:t>.</w:t>
      </w:r>
      <w:r>
        <w:t xml:space="preserve"> The NF Service Consumer (i.e. the AMF) shall forward the received EAP message to the UE in NAS message, as specified in clause 4.2.9.2 of 3GPP TS 23.502 [3].</w:t>
      </w:r>
    </w:p>
    <w:p w14:paraId="13F16DF9" w14:textId="77777777" w:rsidR="00AA006A" w:rsidRDefault="00AA006A" w:rsidP="00AA006A">
      <w:pPr>
        <w:pStyle w:val="B1"/>
      </w:pPr>
      <w:r>
        <w:t>3b.</w:t>
      </w:r>
      <w:r>
        <w:tab/>
      </w:r>
      <w:r w:rsidRPr="00544965">
        <w:t xml:space="preserve">On failure, one of the HTTP status code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>.7.3-1 shall be returned</w:t>
      </w:r>
      <w:r>
        <w:t>. For a 4xx/5xx response,</w:t>
      </w:r>
      <w:r w:rsidRPr="00544965">
        <w:t xml:space="preserve"> the message body containing a ProblemDetails structure with the "cause" attribute set to one of the application error listed in Table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>.7.3-1. If the s</w:t>
      </w:r>
      <w:r>
        <w:t>lice</w:t>
      </w:r>
      <w:r w:rsidRPr="00544965">
        <w:t xml:space="preserve"> is not authorized, the </w:t>
      </w:r>
      <w:r>
        <w:t>NSSAAF</w:t>
      </w:r>
      <w:r w:rsidRPr="00544965">
        <w:t xml:space="preserve"> shall use the "</w:t>
      </w:r>
      <w:r>
        <w:t>SLICE</w:t>
      </w:r>
      <w:r w:rsidRPr="00544965">
        <w:t>_</w:t>
      </w:r>
      <w:r>
        <w:t>AUTH_REJECTED</w:t>
      </w:r>
      <w:r w:rsidRPr="00544965">
        <w:t>"</w:t>
      </w:r>
      <w:r>
        <w:t xml:space="preserve"> application error code</w:t>
      </w:r>
      <w:r w:rsidRPr="00544965">
        <w:t>.</w:t>
      </w:r>
    </w:p>
    <w:p w14:paraId="3014B7C2" w14:textId="2E3AB34A" w:rsidR="00AA006A" w:rsidRPr="007021DF" w:rsidRDefault="00AA006A" w:rsidP="00AA006A">
      <w:pPr>
        <w:pStyle w:val="B1"/>
        <w:rPr>
          <w:lang w:eastAsia="zh-CN"/>
        </w:rPr>
      </w:pPr>
      <w:r>
        <w:rPr>
          <w:lang w:eastAsia="zh-CN"/>
        </w:rPr>
        <w:t>3c</w:t>
      </w:r>
      <w:r w:rsidRPr="007021DF">
        <w:rPr>
          <w:rFonts w:hint="eastAsia"/>
          <w:lang w:eastAsia="zh-CN"/>
        </w:rPr>
        <w:t>.</w:t>
      </w:r>
      <w:r w:rsidRPr="007021DF">
        <w:rPr>
          <w:rFonts w:hint="eastAsia"/>
          <w:lang w:eastAsia="zh-CN"/>
        </w:rPr>
        <w:tab/>
      </w:r>
      <w:r w:rsidRPr="007021DF">
        <w:rPr>
          <w:lang w:eastAsia="zh-CN"/>
        </w:rPr>
        <w:t xml:space="preserve">On </w:t>
      </w:r>
      <w:r>
        <w:rPr>
          <w:lang w:eastAsia="zh-CN"/>
        </w:rPr>
        <w:t>redirection</w:t>
      </w:r>
      <w:r w:rsidRPr="007021DF">
        <w:rPr>
          <w:lang w:eastAsia="zh-CN"/>
        </w:rPr>
        <w:t xml:space="preserve">, the appropriate HTTP status code </w:t>
      </w:r>
      <w:r w:rsidRPr="007021DF">
        <w:rPr>
          <w:rFonts w:hint="eastAsia"/>
          <w:lang w:eastAsia="zh-CN"/>
        </w:rPr>
        <w:t xml:space="preserve">(e.g. </w:t>
      </w:r>
      <w:r w:rsidRPr="007021DF">
        <w:rPr>
          <w:lang w:eastAsia="zh-CN"/>
        </w:rPr>
        <w:t>"</w:t>
      </w:r>
      <w:r>
        <w:rPr>
          <w:rFonts w:hint="eastAsia"/>
          <w:lang w:eastAsia="zh-CN"/>
        </w:rPr>
        <w:t>307</w:t>
      </w:r>
      <w:r w:rsidRPr="007021DF">
        <w:rPr>
          <w:lang w:eastAsia="zh-CN"/>
        </w:rPr>
        <w:t xml:space="preserve"> </w:t>
      </w:r>
      <w:r>
        <w:t>Temporary Redirect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) </w:t>
      </w:r>
      <w:r w:rsidRPr="007021DF">
        <w:rPr>
          <w:lang w:eastAsia="zh-CN"/>
        </w:rPr>
        <w:t>shall be returned.</w:t>
      </w:r>
      <w:r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 xml:space="preserve">A </w:t>
      </w:r>
      <w:r>
        <w:rPr>
          <w:rFonts w:hint="eastAsia"/>
          <w:lang w:eastAsia="zh-CN"/>
        </w:rPr>
        <w:t>RedirectResponse</w:t>
      </w:r>
      <w:r w:rsidRPr="007021DF">
        <w:rPr>
          <w:rFonts w:hint="eastAsia"/>
          <w:lang w:eastAsia="zh-CN"/>
        </w:rPr>
        <w:t xml:space="preserve"> IE </w:t>
      </w:r>
      <w:r>
        <w:rPr>
          <w:lang w:eastAsia="zh-CN"/>
        </w:rPr>
        <w:t>may</w:t>
      </w:r>
      <w:r w:rsidRPr="007021DF">
        <w:rPr>
          <w:rFonts w:hint="eastAsia"/>
          <w:lang w:eastAsia="zh-CN"/>
        </w:rPr>
        <w:t xml:space="preserve"> be included in the </w:t>
      </w:r>
      <w:r>
        <w:rPr>
          <w:lang w:eastAsia="zh-CN"/>
        </w:rPr>
        <w:t>content</w:t>
      </w:r>
      <w:r w:rsidRPr="007021DF">
        <w:rPr>
          <w:rFonts w:hint="eastAsia"/>
          <w:lang w:eastAsia="zh-CN"/>
        </w:rPr>
        <w:t xml:space="preserve"> of P</w:t>
      </w:r>
      <w:r>
        <w:rPr>
          <w:lang w:eastAsia="zh-CN"/>
        </w:rPr>
        <w:t>OST</w:t>
      </w:r>
      <w:r w:rsidRPr="007021DF">
        <w:rPr>
          <w:rFonts w:hint="eastAsia"/>
          <w:lang w:eastAsia="zh-CN"/>
        </w:rPr>
        <w:t xml:space="preserve"> response, </w:t>
      </w:r>
      <w:r>
        <w:rPr>
          <w:rFonts w:hint="eastAsia"/>
          <w:lang w:eastAsia="zh-CN"/>
        </w:rPr>
        <w:t>as</w:t>
      </w:r>
      <w:r w:rsidRPr="007021DF">
        <w:rPr>
          <w:rFonts w:hint="eastAsia"/>
          <w:lang w:eastAsia="zh-CN"/>
        </w:rPr>
        <w:t xml:space="preserve"> specified in table </w:t>
      </w:r>
      <w:r w:rsidRPr="001769FF">
        <w:t>6.</w:t>
      </w:r>
      <w:r>
        <w:t>1.3.2.</w:t>
      </w:r>
      <w:r w:rsidRPr="001769FF">
        <w:t>3.1-</w:t>
      </w:r>
      <w:r>
        <w:t>3</w:t>
      </w:r>
      <w:r w:rsidRPr="007021DF">
        <w:rPr>
          <w:rFonts w:hint="eastAsia"/>
          <w:lang w:eastAsia="zh-CN"/>
        </w:rPr>
        <w:t>.</w:t>
      </w:r>
    </w:p>
    <w:p w14:paraId="25DA6033" w14:textId="77777777" w:rsidR="00AA006A" w:rsidRPr="00115435" w:rsidRDefault="00AA006A" w:rsidP="00AA006A">
      <w:pPr>
        <w:pStyle w:val="B1"/>
      </w:pPr>
      <w:r w:rsidRPr="00115435">
        <w:t>4.</w:t>
      </w:r>
      <w:r w:rsidRPr="00115435">
        <w:tab/>
        <w:t>Once receiving EAP message from the UE, the NF Service Consumer (i.e. the AMF) shall send a PUT request to the NSSAAF, targeting the resource of the slice authentication context (i.e. …/slice-authentications/{authCtxId}).</w:t>
      </w:r>
    </w:p>
    <w:p w14:paraId="45A94C62" w14:textId="44AE84AF" w:rsidR="00AA006A" w:rsidRPr="00115435" w:rsidRDefault="00AA006A" w:rsidP="00AA006A">
      <w:pPr>
        <w:pStyle w:val="B1"/>
        <w:ind w:firstLine="0"/>
      </w:pPr>
      <w:r w:rsidRPr="00115435">
        <w:t xml:space="preserve">The HTTP content shall carry the slice authentication confirmation </w:t>
      </w:r>
      <w:r w:rsidRPr="00115435">
        <w:rPr>
          <w:rFonts w:hint="eastAsia"/>
          <w:lang w:eastAsia="zh-CN"/>
        </w:rPr>
        <w:t>data</w:t>
      </w:r>
      <w:r w:rsidRPr="00115435">
        <w:t xml:space="preserve"> which includes:</w:t>
      </w:r>
    </w:p>
    <w:p w14:paraId="04A9A62D" w14:textId="77777777" w:rsidR="00915654" w:rsidRPr="00115435" w:rsidRDefault="00915654" w:rsidP="00915654">
      <w:pPr>
        <w:pStyle w:val="B1"/>
        <w:ind w:firstLine="0"/>
      </w:pPr>
      <w:r w:rsidRPr="00115435">
        <w:t>-</w:t>
      </w:r>
      <w:r w:rsidRPr="00115435">
        <w:tab/>
        <w:t>UE ID (i.e. GPSI)</w:t>
      </w:r>
    </w:p>
    <w:p w14:paraId="7B58AF56" w14:textId="77777777" w:rsidR="00915654" w:rsidRPr="00115435" w:rsidRDefault="00915654" w:rsidP="00915654">
      <w:pPr>
        <w:pStyle w:val="B1"/>
        <w:ind w:firstLine="0"/>
      </w:pPr>
      <w:r w:rsidRPr="00115435">
        <w:t>-</w:t>
      </w:r>
      <w:r w:rsidRPr="00115435">
        <w:tab/>
        <w:t>S-NSSAI</w:t>
      </w:r>
    </w:p>
    <w:p w14:paraId="144B6FC7" w14:textId="48B30604" w:rsidR="00915654" w:rsidRPr="00115435" w:rsidDel="00115435" w:rsidRDefault="00915654" w:rsidP="00915654">
      <w:pPr>
        <w:pStyle w:val="B1"/>
        <w:ind w:firstLine="0"/>
        <w:rPr>
          <w:del w:id="31" w:author="Ulrich Wiehe" w:date="2024-02-06T10:54:00Z"/>
        </w:rPr>
      </w:pPr>
      <w:del w:id="32" w:author="Ulrich Wiehe" w:date="2024-02-06T10:54:00Z">
        <w:r w:rsidRPr="00115435" w:rsidDel="00115435">
          <w:delText>-</w:delText>
        </w:r>
        <w:r w:rsidRPr="00115435" w:rsidDel="00115435">
          <w:tab/>
          <w:delText>AAA-S address</w:delText>
        </w:r>
      </w:del>
    </w:p>
    <w:p w14:paraId="2D0BF0BF" w14:textId="77777777" w:rsidR="00915654" w:rsidRDefault="00915654" w:rsidP="00915654">
      <w:pPr>
        <w:pStyle w:val="B1"/>
        <w:ind w:firstLine="0"/>
      </w:pPr>
      <w:r w:rsidRPr="00115435">
        <w:t>-</w:t>
      </w:r>
      <w:r w:rsidRPr="00115435">
        <w:tab/>
        <w:t>EAP Message (which is received from the UE)</w:t>
      </w:r>
    </w:p>
    <w:bookmarkEnd w:id="30"/>
    <w:p w14:paraId="3E1FA5DB" w14:textId="77777777" w:rsidR="00915654" w:rsidRDefault="00915654" w:rsidP="00915654">
      <w:pPr>
        <w:pStyle w:val="B1"/>
      </w:pPr>
      <w:r>
        <w:t>5.</w:t>
      </w:r>
      <w:r>
        <w:tab/>
        <w:t>The NSSAAF checks and confirms the slice-specific authentication and authorization. If the AAA-S is involved, the NSSAAF shall forward the EAP Message to the AAA-S to confirm the slice-specific authentication and authorization.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6a or step 6b is performed.</w:t>
      </w:r>
    </w:p>
    <w:p w14:paraId="1D30F908" w14:textId="2F1397BC" w:rsidR="00AA006A" w:rsidRDefault="00AA006A" w:rsidP="00AA006A">
      <w:pPr>
        <w:pStyle w:val="B1"/>
      </w:pPr>
      <w:bookmarkStart w:id="33" w:name="_PERM_MCCTEMPBM_CRPT24020007___3"/>
      <w:r>
        <w:t>6</w:t>
      </w:r>
      <w:r w:rsidRPr="00544965">
        <w:t>a.</w:t>
      </w:r>
      <w:r w:rsidRPr="00544965">
        <w:tab/>
        <w:t>On success, "200 OK" shall be returned.</w:t>
      </w:r>
      <w:r>
        <w:t xml:space="preserve"> </w:t>
      </w:r>
      <w:r w:rsidRPr="00544965">
        <w:t xml:space="preserve">The </w:t>
      </w:r>
      <w:r>
        <w:t>content</w:t>
      </w:r>
      <w:r w:rsidRPr="00544965">
        <w:t xml:space="preserve"> shall contain the </w:t>
      </w:r>
      <w:r>
        <w:t>slice authentication confirmation</w:t>
      </w:r>
      <w:r>
        <w:rPr>
          <w:rFonts w:hint="eastAsia"/>
          <w:lang w:eastAsia="zh-CN"/>
        </w:rPr>
        <w:t xml:space="preserve"> response</w:t>
      </w:r>
      <w:r>
        <w:t>, which includes the EAP message (e.g. EAP success/failure message) generated by the NSSAAF or from the AAA-S</w:t>
      </w:r>
      <w:r w:rsidRPr="00544965">
        <w:t>.</w:t>
      </w:r>
      <w:r>
        <w:t xml:space="preserve"> The NF Service Consumer (i.e. the AMF) shall forward the EAP message to the UE in NAS message.</w:t>
      </w:r>
    </w:p>
    <w:p w14:paraId="7E85A054" w14:textId="77777777" w:rsidR="00915654" w:rsidRDefault="00915654" w:rsidP="00915654">
      <w:pPr>
        <w:pStyle w:val="B1"/>
        <w:ind w:firstLine="0"/>
      </w:pPr>
      <w:r>
        <w:t xml:space="preserve">If the UE is authenticated, the NSSAAF shall set the </w:t>
      </w:r>
      <w:r w:rsidRPr="00544965">
        <w:t>"</w:t>
      </w:r>
      <w:r>
        <w:t>authResult</w:t>
      </w:r>
      <w:r w:rsidRPr="00544965">
        <w:t>"</w:t>
      </w:r>
      <w:r>
        <w:t xml:space="preserve"> attribute to </w:t>
      </w:r>
      <w:r w:rsidRPr="00544965">
        <w:t>"</w:t>
      </w:r>
      <w:r>
        <w:t>EAP_SUCCESS</w:t>
      </w:r>
      <w:r w:rsidRPr="00544965">
        <w:t>"</w:t>
      </w:r>
      <w:r>
        <w:t xml:space="preserve">. If failed to authenticate the UE, the </w:t>
      </w:r>
      <w:r w:rsidRPr="00544965">
        <w:t>"</w:t>
      </w:r>
      <w:r>
        <w:t>authResult</w:t>
      </w:r>
      <w:r w:rsidRPr="00544965">
        <w:t>"</w:t>
      </w:r>
      <w:r>
        <w:t xml:space="preserve"> attribute shall be set to </w:t>
      </w:r>
      <w:r w:rsidRPr="00544965">
        <w:t>"</w:t>
      </w:r>
      <w:r>
        <w:t>EAP_FAILURE</w:t>
      </w:r>
      <w:r w:rsidRPr="00544965">
        <w:t>"</w:t>
      </w:r>
      <w:r>
        <w:t>.</w:t>
      </w:r>
    </w:p>
    <w:p w14:paraId="6764C09B" w14:textId="77777777" w:rsidR="00915654" w:rsidRPr="00544965" w:rsidRDefault="00915654" w:rsidP="00915654">
      <w:pPr>
        <w:pStyle w:val="B1"/>
        <w:ind w:firstLine="0"/>
      </w:pPr>
      <w:r>
        <w:t>If subsequent EAP message exchange is needed between the UE and the NSSAAF(AAA-S), the NSSAAF shall not include SliceAuthResult in the response message.</w:t>
      </w:r>
    </w:p>
    <w:bookmarkEnd w:id="33"/>
    <w:p w14:paraId="1F3DF186" w14:textId="01B2E5F2" w:rsidR="00915654" w:rsidRDefault="00915654" w:rsidP="00915654">
      <w:pPr>
        <w:pStyle w:val="B1"/>
      </w:pPr>
      <w:r>
        <w:t>6</w:t>
      </w:r>
      <w:r w:rsidRPr="00544965">
        <w:t>b.</w:t>
      </w:r>
      <w:r w:rsidRPr="00544965">
        <w:tab/>
        <w:t>On failure, one of the HTTP status code</w:t>
      </w:r>
      <w:r>
        <w:rPr>
          <w:rFonts w:hint="eastAsia"/>
          <w:lang w:eastAsia="zh-CN"/>
        </w:rPr>
        <w:t>s</w:t>
      </w:r>
      <w:r w:rsidRPr="00544965">
        <w:t xml:space="preserve">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964F64">
        <w:t>6.1.7.3-1</w:t>
      </w:r>
      <w:r w:rsidRPr="00544965">
        <w:t xml:space="preserve"> shall be returned</w:t>
      </w:r>
      <w:r w:rsidR="009323B5">
        <w:t>. For a 4xx/5xx response,</w:t>
      </w:r>
      <w:r w:rsidRPr="00544965">
        <w:t xml:space="preserve"> the message body containing a ProblemDetails structure with the "cause" attribute set to one of the application error listed in Table</w:t>
      </w:r>
      <w:r>
        <w:rPr>
          <w:lang w:val="en-US"/>
        </w:rPr>
        <w:t> </w:t>
      </w:r>
      <w:r w:rsidRPr="00544965">
        <w:t>6.1.7.3-1.</w:t>
      </w:r>
    </w:p>
    <w:p w14:paraId="5154377B" w14:textId="59CD24C4" w:rsidR="00AA006A" w:rsidRPr="007021DF" w:rsidRDefault="00AA006A" w:rsidP="00AA006A">
      <w:pPr>
        <w:pStyle w:val="B1"/>
        <w:rPr>
          <w:lang w:eastAsia="zh-CN"/>
        </w:rPr>
      </w:pPr>
      <w:r>
        <w:rPr>
          <w:lang w:eastAsia="zh-CN"/>
        </w:rPr>
        <w:t>6c</w:t>
      </w:r>
      <w:r w:rsidRPr="007021DF">
        <w:rPr>
          <w:rFonts w:hint="eastAsia"/>
          <w:lang w:eastAsia="zh-CN"/>
        </w:rPr>
        <w:t>.</w:t>
      </w:r>
      <w:r w:rsidRPr="007021DF">
        <w:rPr>
          <w:rFonts w:hint="eastAsia"/>
          <w:lang w:eastAsia="zh-CN"/>
        </w:rPr>
        <w:tab/>
      </w:r>
      <w:r w:rsidRPr="007021DF">
        <w:rPr>
          <w:lang w:eastAsia="zh-CN"/>
        </w:rPr>
        <w:t xml:space="preserve">On </w:t>
      </w:r>
      <w:r>
        <w:rPr>
          <w:lang w:eastAsia="zh-CN"/>
        </w:rPr>
        <w:t>redirection</w:t>
      </w:r>
      <w:r w:rsidRPr="007021DF">
        <w:rPr>
          <w:lang w:eastAsia="zh-CN"/>
        </w:rPr>
        <w:t xml:space="preserve">, the appropriate HTTP status code </w:t>
      </w:r>
      <w:r w:rsidRPr="007021DF">
        <w:rPr>
          <w:rFonts w:hint="eastAsia"/>
          <w:lang w:eastAsia="zh-CN"/>
        </w:rPr>
        <w:t xml:space="preserve">(e.g. </w:t>
      </w:r>
      <w:r w:rsidRPr="007021DF">
        <w:rPr>
          <w:lang w:eastAsia="zh-CN"/>
        </w:rPr>
        <w:t>"</w:t>
      </w:r>
      <w:r>
        <w:rPr>
          <w:rFonts w:hint="eastAsia"/>
          <w:lang w:eastAsia="zh-CN"/>
        </w:rPr>
        <w:t>307</w:t>
      </w:r>
      <w:r w:rsidRPr="007021DF">
        <w:rPr>
          <w:lang w:eastAsia="zh-CN"/>
        </w:rPr>
        <w:t xml:space="preserve"> </w:t>
      </w:r>
      <w:r>
        <w:t>Temporary Redirect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) </w:t>
      </w:r>
      <w:r w:rsidRPr="007021DF">
        <w:rPr>
          <w:lang w:eastAsia="zh-CN"/>
        </w:rPr>
        <w:t>shall be returned.</w:t>
      </w:r>
      <w:r>
        <w:rPr>
          <w:lang w:eastAsia="zh-CN"/>
        </w:rPr>
        <w:t xml:space="preserve"> A</w:t>
      </w:r>
      <w:r w:rsidRPr="007021D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RedirectResponse</w:t>
      </w:r>
      <w:r w:rsidRPr="007021DF">
        <w:rPr>
          <w:rFonts w:hint="eastAsia"/>
          <w:lang w:eastAsia="zh-CN"/>
        </w:rPr>
        <w:t xml:space="preserve"> IE </w:t>
      </w:r>
      <w:r>
        <w:rPr>
          <w:lang w:eastAsia="zh-CN"/>
        </w:rPr>
        <w:t>may</w:t>
      </w:r>
      <w:r w:rsidRPr="007021DF">
        <w:rPr>
          <w:rFonts w:hint="eastAsia"/>
          <w:lang w:eastAsia="zh-CN"/>
        </w:rPr>
        <w:t xml:space="preserve"> be included in the </w:t>
      </w:r>
      <w:r>
        <w:rPr>
          <w:lang w:eastAsia="zh-CN"/>
        </w:rPr>
        <w:t>content</w:t>
      </w:r>
      <w:r w:rsidRPr="007021DF">
        <w:rPr>
          <w:rFonts w:hint="eastAsia"/>
          <w:lang w:eastAsia="zh-CN"/>
        </w:rPr>
        <w:t xml:space="preserve"> of P</w:t>
      </w:r>
      <w:r>
        <w:rPr>
          <w:lang w:eastAsia="zh-CN"/>
        </w:rPr>
        <w:t>OST</w:t>
      </w:r>
      <w:r w:rsidRPr="007021DF">
        <w:rPr>
          <w:rFonts w:hint="eastAsia"/>
          <w:lang w:eastAsia="zh-CN"/>
        </w:rPr>
        <w:t xml:space="preserve"> response, </w:t>
      </w:r>
      <w:r>
        <w:rPr>
          <w:rFonts w:hint="eastAsia"/>
          <w:lang w:eastAsia="zh-CN"/>
        </w:rPr>
        <w:t>as</w:t>
      </w:r>
      <w:r w:rsidRPr="007021DF">
        <w:rPr>
          <w:rFonts w:hint="eastAsia"/>
          <w:lang w:eastAsia="zh-CN"/>
        </w:rPr>
        <w:t xml:space="preserve"> specified in table </w:t>
      </w:r>
      <w:r w:rsidRPr="001769FF">
        <w:t>6.</w:t>
      </w:r>
      <w:r>
        <w:t>1.3.3.</w:t>
      </w:r>
      <w:r w:rsidRPr="001769FF">
        <w:t>3.1-</w:t>
      </w:r>
      <w:r>
        <w:t>3</w:t>
      </w:r>
      <w:r w:rsidRPr="007021DF">
        <w:rPr>
          <w:rFonts w:hint="eastAsia"/>
          <w:lang w:eastAsia="zh-CN"/>
        </w:rPr>
        <w:t>.</w:t>
      </w:r>
    </w:p>
    <w:p w14:paraId="266754C8" w14:textId="472C2458" w:rsidR="00915654" w:rsidRDefault="00915654" w:rsidP="00915654">
      <w:pPr>
        <w:pStyle w:val="B1"/>
      </w:pPr>
      <w:r>
        <w:lastRenderedPageBreak/>
        <w:t>7-9.</w:t>
      </w:r>
      <w:r>
        <w:tab/>
        <w:t>If subsequent EAP message exchange is needed between the UE and the NSSAAF to finish the EAP based authentication, step 7-9 are performed.</w:t>
      </w:r>
      <w:r w:rsidR="008201FB">
        <w:t xml:space="preserve"> On failure, one of the HTTP status code</w:t>
      </w:r>
      <w:r w:rsidR="008201FB">
        <w:rPr>
          <w:lang w:eastAsia="zh-CN"/>
        </w:rPr>
        <w:t>s</w:t>
      </w:r>
      <w:r w:rsidR="008201FB">
        <w:t xml:space="preserve"> listed in </w:t>
      </w:r>
      <w:r w:rsidR="008201FB">
        <w:rPr>
          <w:lang w:eastAsia="zh-CN"/>
        </w:rPr>
        <w:t>T</w:t>
      </w:r>
      <w:r w:rsidR="008201FB">
        <w:t>able</w:t>
      </w:r>
      <w:r w:rsidR="008201FB">
        <w:rPr>
          <w:lang w:val="en-US"/>
        </w:rPr>
        <w:t> </w:t>
      </w:r>
      <w:r w:rsidR="008201FB">
        <w:t>6.1.7.3-1 shall be returned</w:t>
      </w:r>
      <w:r w:rsidR="00336BBA">
        <w:t>. For a 4xx/5xx response,</w:t>
      </w:r>
      <w:r w:rsidR="008201FB">
        <w:t xml:space="preserve"> the message body containing a ProblemDetails structure with the "cause" attribute set to one of the application error listed in Table</w:t>
      </w:r>
      <w:r w:rsidR="008201FB">
        <w:rPr>
          <w:lang w:val="en-US"/>
        </w:rPr>
        <w:t> </w:t>
      </w:r>
      <w:r w:rsidR="008201FB">
        <w:t>6.1.7.3-1.</w:t>
      </w:r>
      <w:r w:rsidR="0088563D">
        <w:t xml:space="preserve"> </w:t>
      </w:r>
      <w:r w:rsidR="0088563D" w:rsidRPr="007021DF">
        <w:rPr>
          <w:lang w:eastAsia="zh-CN"/>
        </w:rPr>
        <w:t xml:space="preserve">On </w:t>
      </w:r>
      <w:r w:rsidR="0088563D">
        <w:rPr>
          <w:lang w:eastAsia="zh-CN"/>
        </w:rPr>
        <w:t>redirection</w:t>
      </w:r>
      <w:r w:rsidR="0088563D" w:rsidRPr="007021DF">
        <w:rPr>
          <w:lang w:eastAsia="zh-CN"/>
        </w:rPr>
        <w:t xml:space="preserve">, the appropriate HTTP status code </w:t>
      </w:r>
      <w:r w:rsidR="0088563D" w:rsidRPr="007021DF">
        <w:rPr>
          <w:rFonts w:hint="eastAsia"/>
          <w:lang w:eastAsia="zh-CN"/>
        </w:rPr>
        <w:t xml:space="preserve">(e.g. </w:t>
      </w:r>
      <w:r w:rsidR="0088563D" w:rsidRPr="007021DF">
        <w:rPr>
          <w:lang w:eastAsia="zh-CN"/>
        </w:rPr>
        <w:t>"</w:t>
      </w:r>
      <w:r w:rsidR="0088563D">
        <w:rPr>
          <w:rFonts w:hint="eastAsia"/>
          <w:lang w:eastAsia="zh-CN"/>
        </w:rPr>
        <w:t>307</w:t>
      </w:r>
      <w:r w:rsidR="0088563D" w:rsidRPr="007021DF">
        <w:rPr>
          <w:lang w:eastAsia="zh-CN"/>
        </w:rPr>
        <w:t xml:space="preserve"> </w:t>
      </w:r>
      <w:r w:rsidR="0088563D">
        <w:t>Temporary Redirect</w:t>
      </w:r>
      <w:r w:rsidR="0088563D" w:rsidRPr="007021DF">
        <w:rPr>
          <w:lang w:eastAsia="zh-CN"/>
        </w:rPr>
        <w:t>"</w:t>
      </w:r>
      <w:r w:rsidR="0088563D" w:rsidRPr="007021DF">
        <w:rPr>
          <w:rFonts w:hint="eastAsia"/>
          <w:lang w:eastAsia="zh-CN"/>
        </w:rPr>
        <w:t xml:space="preserve">) </w:t>
      </w:r>
      <w:r w:rsidR="0088563D" w:rsidRPr="007021DF">
        <w:rPr>
          <w:lang w:eastAsia="zh-CN"/>
        </w:rPr>
        <w:t>shall be returned</w:t>
      </w:r>
      <w:r w:rsidR="0088563D">
        <w:rPr>
          <w:lang w:eastAsia="zh-CN"/>
        </w:rPr>
        <w:t xml:space="preserve">, and a </w:t>
      </w:r>
      <w:r w:rsidR="0088563D">
        <w:rPr>
          <w:rFonts w:hint="eastAsia"/>
          <w:lang w:eastAsia="zh-CN"/>
        </w:rPr>
        <w:t>RedirectResponse</w:t>
      </w:r>
      <w:r w:rsidR="0088563D" w:rsidRPr="007021DF">
        <w:rPr>
          <w:rFonts w:hint="eastAsia"/>
          <w:lang w:eastAsia="zh-CN"/>
        </w:rPr>
        <w:t xml:space="preserve"> </w:t>
      </w:r>
      <w:r w:rsidR="0088563D">
        <w:rPr>
          <w:lang w:eastAsia="zh-CN"/>
        </w:rPr>
        <w:t>IE may be included in the message body</w:t>
      </w:r>
      <w:r w:rsidR="0088563D" w:rsidRPr="007021DF">
        <w:rPr>
          <w:rFonts w:hint="eastAsia"/>
          <w:lang w:eastAsia="zh-CN"/>
        </w:rPr>
        <w:t xml:space="preserve">, </w:t>
      </w:r>
      <w:r w:rsidR="0088563D">
        <w:rPr>
          <w:rFonts w:hint="eastAsia"/>
          <w:lang w:eastAsia="zh-CN"/>
        </w:rPr>
        <w:t>as</w:t>
      </w:r>
      <w:r w:rsidR="0088563D" w:rsidRPr="007021DF">
        <w:rPr>
          <w:rFonts w:hint="eastAsia"/>
          <w:lang w:eastAsia="zh-CN"/>
        </w:rPr>
        <w:t xml:space="preserve"> specified in table </w:t>
      </w:r>
      <w:r w:rsidR="0088563D" w:rsidRPr="001769FF">
        <w:t>6.</w:t>
      </w:r>
      <w:r w:rsidR="0088563D">
        <w:t>1.3.3.</w:t>
      </w:r>
      <w:r w:rsidR="0088563D" w:rsidRPr="001769FF">
        <w:t>3.1-</w:t>
      </w:r>
      <w:r w:rsidR="0088563D">
        <w:t>3</w:t>
      </w:r>
      <w:r w:rsidR="0088563D" w:rsidRPr="007021DF">
        <w:rPr>
          <w:rFonts w:hint="eastAsia"/>
          <w:lang w:eastAsia="zh-CN"/>
        </w:rPr>
        <w:t>.</w:t>
      </w:r>
    </w:p>
    <w:p w14:paraId="652C51D9" w14:textId="77777777" w:rsidR="00504F44" w:rsidRDefault="00915654" w:rsidP="00E23A93">
      <w:pPr>
        <w:pStyle w:val="B1"/>
        <w:ind w:firstLine="0"/>
      </w:pPr>
      <w:bookmarkStart w:id="34" w:name="_PERM_MCCTEMPBM_CRPT24020008___2"/>
      <w:r>
        <w:t xml:space="preserve">In above steps, if the AAA-S is involved in the slice-specific authentication and authorization procedure while there is no expected response from the AAA-S </w:t>
      </w:r>
      <w:r>
        <w:rPr>
          <w:rFonts w:hint="eastAsia"/>
        </w:rPr>
        <w:t>in the case of</w:t>
      </w:r>
      <w:r>
        <w:t xml:space="preserve"> time out, the NSSAAF shall return HTTP status code </w:t>
      </w:r>
      <w:r w:rsidRPr="00544965">
        <w:t>"</w:t>
      </w:r>
      <w:r>
        <w:t>504 Gateway Timeout</w:t>
      </w:r>
      <w:r w:rsidRPr="00544965">
        <w:t>"</w:t>
      </w:r>
      <w:r>
        <w:t xml:space="preserve">, with the message body containing a ProblemDetails structure with the </w:t>
      </w:r>
      <w:r w:rsidRPr="00544965">
        <w:t>"cause" attribute set</w:t>
      </w:r>
      <w:r>
        <w:t xml:space="preserve"> to </w:t>
      </w:r>
      <w:r w:rsidRPr="00544965">
        <w:t>"</w:t>
      </w:r>
      <w:r>
        <w:t>TIMED_OUT_REQUEST</w:t>
      </w:r>
      <w:r w:rsidRPr="00544965">
        <w:t>"</w:t>
      </w:r>
      <w:r>
        <w:t>.</w:t>
      </w:r>
    </w:p>
    <w:p w14:paraId="704CDFD3" w14:textId="77777777" w:rsidR="00915654" w:rsidRDefault="00915654" w:rsidP="00E23A93">
      <w:pPr>
        <w:pStyle w:val="B1"/>
        <w:ind w:firstLine="0"/>
      </w:pPr>
      <w:r w:rsidRPr="00C95CAA">
        <w:t>After the completion of slice-specific authentication and authorization procedure, it is up to implementation whether the NSSAAF stores the slice authentication context and related resources for a configured period, or deletes the context and resource immediately, e.g. depending on the potential need for AAA-S initiated slice-specific re-authentication/revocation notification.</w:t>
      </w:r>
    </w:p>
    <w:p w14:paraId="619FA176" w14:textId="77777777" w:rsidR="001469FD" w:rsidRDefault="001469FD" w:rsidP="00E23A93">
      <w:pPr>
        <w:pStyle w:val="B1"/>
        <w:ind w:firstLine="0"/>
      </w:pPr>
      <w:r>
        <w:t xml:space="preserve">If the slice-specific authentication and authorization was successful (i.e. </w:t>
      </w:r>
      <w:r w:rsidRPr="00544965">
        <w:t>"</w:t>
      </w:r>
      <w:r>
        <w:t>authResult</w:t>
      </w:r>
      <w:r w:rsidRPr="00544965">
        <w:t>"</w:t>
      </w:r>
      <w:r>
        <w:t xml:space="preserve"> attribute received from NSSAAF in step 6a is set to </w:t>
      </w:r>
      <w:r w:rsidRPr="00544965">
        <w:t>"</w:t>
      </w:r>
      <w:r>
        <w:t>EAP_SUCCESS</w:t>
      </w:r>
      <w:r w:rsidRPr="00544965">
        <w:t>"</w:t>
      </w:r>
      <w:r>
        <w:t>), the AMF shall set "status" attribute for the given slice listed in "nssaaStatusList" attribute to "EAP_SUCCESS"</w:t>
      </w:r>
      <w:r w:rsidRPr="001E6081">
        <w:t xml:space="preserve"> </w:t>
      </w:r>
      <w:r>
        <w:t>(see 3GPP</w:t>
      </w:r>
      <w:r w:rsidRPr="00E23A93">
        <w:t> TS 29.518 [16]</w:t>
      </w:r>
      <w:r>
        <w:t>).</w:t>
      </w:r>
    </w:p>
    <w:p w14:paraId="5033945E" w14:textId="1C10C4A4" w:rsidR="00647113" w:rsidRDefault="00647113" w:rsidP="00E23A93">
      <w:pPr>
        <w:pStyle w:val="B1"/>
        <w:ind w:firstLine="0"/>
      </w:pPr>
      <w:r>
        <w:t>If the slice-specific authentication and authorization finally fails</w:t>
      </w:r>
      <w:r w:rsidR="00361E30">
        <w:t xml:space="preserve"> (i.e. </w:t>
      </w:r>
      <w:r w:rsidR="00361E30" w:rsidRPr="00544965">
        <w:t>"</w:t>
      </w:r>
      <w:r w:rsidR="00361E30">
        <w:t>authResult</w:t>
      </w:r>
      <w:r w:rsidR="00361E30" w:rsidRPr="00544965">
        <w:t>"</w:t>
      </w:r>
      <w:r w:rsidR="00361E30">
        <w:t xml:space="preserve"> attribute received from NSSAAF in step 6a is set to </w:t>
      </w:r>
      <w:r w:rsidR="00361E30" w:rsidRPr="00544965">
        <w:t>"</w:t>
      </w:r>
      <w:r w:rsidR="00361E30">
        <w:t>EAP_FAILURE</w:t>
      </w:r>
      <w:r w:rsidR="00361E30" w:rsidRPr="00544965">
        <w:t>"</w:t>
      </w:r>
      <w:r w:rsidR="00361E30">
        <w:t>), the AMF shall set "status" attribute for the given slice listed in "nssaaStatusList" attribute to "EAP_FAILURE"</w:t>
      </w:r>
      <w:r w:rsidR="00361E30" w:rsidRPr="001E6081">
        <w:t xml:space="preserve"> </w:t>
      </w:r>
      <w:r w:rsidR="00361E30">
        <w:t>(see 3GPP</w:t>
      </w:r>
      <w:r w:rsidR="00361E30" w:rsidRPr="00E23A93">
        <w:t> TS 29.518 [16]</w:t>
      </w:r>
      <w:r w:rsidR="00361E30">
        <w:t>). In this case, if</w:t>
      </w:r>
      <w:r>
        <w:t xml:space="preserve"> there are PDU sessions previously established corresponding to the S-NSSAIs required to be authenticated, the AMF should </w:t>
      </w:r>
      <w:r w:rsidR="00361E30">
        <w:t xml:space="preserve">additionally </w:t>
      </w:r>
      <w:r>
        <w:t>trigger the release of those PDU sessions.</w:t>
      </w:r>
    </w:p>
    <w:p w14:paraId="3447ADFA" w14:textId="4A549979" w:rsidR="002F2AE7" w:rsidRDefault="00E71EE5" w:rsidP="00E23A93">
      <w:pPr>
        <w:pStyle w:val="B1"/>
        <w:ind w:firstLine="0"/>
      </w:pPr>
      <w:r w:rsidRPr="0072292A">
        <w:t xml:space="preserve">If the slice-specific authentication and authorization </w:t>
      </w:r>
      <w:r w:rsidR="002F2AE7">
        <w:t>cannot be completed, then:</w:t>
      </w:r>
    </w:p>
    <w:bookmarkEnd w:id="34"/>
    <w:p w14:paraId="65CFB795" w14:textId="2B19EFAA" w:rsidR="00E71EE5" w:rsidRPr="0072292A" w:rsidRDefault="00F41411" w:rsidP="00F41411">
      <w:pPr>
        <w:pStyle w:val="B1"/>
      </w:pPr>
      <w:r>
        <w:t>-</w:t>
      </w:r>
      <w:r>
        <w:tab/>
      </w:r>
      <w:r w:rsidR="002F2AE7">
        <w:t xml:space="preserve">If it is due to receiving a response </w:t>
      </w:r>
      <w:r w:rsidR="00E71EE5" w:rsidRPr="0072292A">
        <w:t xml:space="preserve">with HTTP status code </w:t>
      </w:r>
      <w:r w:rsidR="00E71EE5">
        <w:t>"</w:t>
      </w:r>
      <w:r w:rsidR="00E71EE5" w:rsidRPr="0072292A">
        <w:t>504 Gateway Timeout</w:t>
      </w:r>
      <w:r w:rsidR="00E71EE5">
        <w:t>"</w:t>
      </w:r>
      <w:r w:rsidR="00E71EE5" w:rsidRPr="0072292A">
        <w:t xml:space="preserve"> </w:t>
      </w:r>
      <w:r w:rsidR="002F2AE7">
        <w:t>or due to lack of response from the NSSAAF</w:t>
      </w:r>
      <w:r w:rsidR="002F2AE7" w:rsidRPr="0072292A">
        <w:t xml:space="preserve"> </w:t>
      </w:r>
      <w:r w:rsidR="00E71EE5" w:rsidRPr="0072292A">
        <w:t xml:space="preserve">during an NSSAA procedure, the AMF may </w:t>
      </w:r>
      <w:r w:rsidR="00893109">
        <w:t xml:space="preserve">later </w:t>
      </w:r>
      <w:r w:rsidR="00E71EE5" w:rsidRPr="0072292A">
        <w:t xml:space="preserve">re-initiate slice-specific authentication and authorization procedure based on its policy. The AMF should wait for a configured period before re-initiating slice-specific authentication and authorization procedure. </w:t>
      </w:r>
      <w:r w:rsidR="00DD71E1" w:rsidRPr="007864A9">
        <w:t>If the retry attempts are exhausted, the AMF stops the slice-specific authentication and authorization procedure.</w:t>
      </w:r>
    </w:p>
    <w:p w14:paraId="6CC2BC5F" w14:textId="08A4F6F2" w:rsidR="00E71EE5" w:rsidRDefault="00E71EE5" w:rsidP="00F624E5">
      <w:pPr>
        <w:pStyle w:val="NO"/>
        <w:rPr>
          <w:lang w:val="en-US"/>
        </w:rPr>
      </w:pPr>
      <w:r w:rsidRPr="00F624E5">
        <w:rPr>
          <w:lang w:val="en-US"/>
        </w:rPr>
        <w:t>NOTE</w:t>
      </w:r>
      <w:r w:rsidR="00DD71E1">
        <w:rPr>
          <w:lang w:val="en-US"/>
        </w:rPr>
        <w:t> 1</w:t>
      </w:r>
      <w:r w:rsidRPr="00F624E5">
        <w:rPr>
          <w:lang w:val="en-US"/>
        </w:rPr>
        <w:t>:</w:t>
      </w:r>
      <w:r w:rsidRPr="00F624E5">
        <w:rPr>
          <w:lang w:val="en-US"/>
        </w:rPr>
        <w:tab/>
      </w:r>
      <w:r w:rsidR="007D4B22">
        <w:rPr>
          <w:lang w:val="en-US"/>
        </w:rPr>
        <w:t>It is recommended to limit t</w:t>
      </w:r>
      <w:r w:rsidRPr="00F624E5">
        <w:rPr>
          <w:lang w:val="en-US"/>
        </w:rPr>
        <w:t xml:space="preserve">he number of retry </w:t>
      </w:r>
      <w:r w:rsidR="00CD4F47">
        <w:rPr>
          <w:lang w:val="en-US"/>
        </w:rPr>
        <w:t xml:space="preserve">attempts </w:t>
      </w:r>
      <w:r w:rsidRPr="00F624E5">
        <w:rPr>
          <w:lang w:val="en-US"/>
        </w:rPr>
        <w:t xml:space="preserve">as described in </w:t>
      </w:r>
      <w:r w:rsidR="009A7E26">
        <w:rPr>
          <w:lang w:val="en-US"/>
        </w:rPr>
        <w:t>3GPP </w:t>
      </w:r>
      <w:r w:rsidRPr="00F624E5">
        <w:rPr>
          <w:lang w:val="en-US"/>
        </w:rPr>
        <w:t>TS</w:t>
      </w:r>
      <w:r w:rsidR="009A7E26">
        <w:rPr>
          <w:lang w:val="en-US"/>
        </w:rPr>
        <w:t> </w:t>
      </w:r>
      <w:r w:rsidRPr="00F624E5">
        <w:rPr>
          <w:lang w:val="en-US"/>
        </w:rPr>
        <w:t>29.500</w:t>
      </w:r>
      <w:r w:rsidR="009A7E26">
        <w:rPr>
          <w:lang w:val="en-US"/>
        </w:rPr>
        <w:t> </w:t>
      </w:r>
      <w:r w:rsidRPr="00F624E5">
        <w:rPr>
          <w:lang w:val="en-US"/>
        </w:rPr>
        <w:t>[4]</w:t>
      </w:r>
      <w:r w:rsidR="00F624E5" w:rsidRPr="00F624E5">
        <w:rPr>
          <w:lang w:val="en-US"/>
        </w:rPr>
        <w:t>.</w:t>
      </w:r>
    </w:p>
    <w:p w14:paraId="7C313A76" w14:textId="77777777" w:rsidR="00E23A93" w:rsidRDefault="004A59EF" w:rsidP="004A59EF">
      <w:pPr>
        <w:pStyle w:val="B1"/>
      </w:pPr>
      <w:r>
        <w:t>-</w:t>
      </w:r>
      <w:r>
        <w:tab/>
      </w:r>
      <w:r w:rsidRPr="0072292A">
        <w:t xml:space="preserve">If </w:t>
      </w:r>
      <w:r>
        <w:t xml:space="preserve">it is due to the UE becoming unreachable </w:t>
      </w:r>
      <w:r w:rsidRPr="0072292A">
        <w:t>during an NSSAA procedure, the AMF</w:t>
      </w:r>
      <w:r>
        <w:t xml:space="preserve"> stops the </w:t>
      </w:r>
      <w:r w:rsidRPr="0072292A">
        <w:t>slice-specific authentication and authorization procedure</w:t>
      </w:r>
      <w:r>
        <w:t>.</w:t>
      </w:r>
    </w:p>
    <w:p w14:paraId="3CDC0664" w14:textId="77777777" w:rsidR="00E23A93" w:rsidRPr="005F3600" w:rsidRDefault="004A59EF" w:rsidP="004A59EF">
      <w:pPr>
        <w:pStyle w:val="B1"/>
      </w:pPr>
      <w:r>
        <w:t>-</w:t>
      </w:r>
      <w:r>
        <w:tab/>
      </w:r>
      <w:r w:rsidRPr="007864A9">
        <w:t>If the AMF stops the slice-specific authentication and authorization procedure (i.e. after exhausting the retry attempts or when the UE becomes unreachable)</w:t>
      </w:r>
      <w:r w:rsidRPr="0072292A">
        <w:t xml:space="preserve">, </w:t>
      </w:r>
      <w:r>
        <w:t xml:space="preserve">the AMF shall </w:t>
      </w:r>
      <w:r w:rsidRPr="005F3600">
        <w:t xml:space="preserve">keep </w:t>
      </w:r>
      <w:r>
        <w:t xml:space="preserve">the </w:t>
      </w:r>
      <w:r w:rsidRPr="005F3600">
        <w:t xml:space="preserve">"status" attribute </w:t>
      </w:r>
      <w:r>
        <w:t xml:space="preserve">set to "PENDING", </w:t>
      </w:r>
      <w:r w:rsidRPr="005F3600">
        <w:t>for the given slice</w:t>
      </w:r>
      <w:r>
        <w:t>(s)</w:t>
      </w:r>
      <w:r w:rsidRPr="005F3600">
        <w:t xml:space="preserve"> listed in "nssaaStatusList" attribute (</w:t>
      </w:r>
      <w:r>
        <w:t>s</w:t>
      </w:r>
      <w:r w:rsidRPr="005F3600">
        <w:t>ee 3GPP TS 29.518 [16]).</w:t>
      </w:r>
    </w:p>
    <w:p w14:paraId="700F0B31" w14:textId="5FEDF70E" w:rsidR="004A59EF" w:rsidRPr="005F3600" w:rsidRDefault="004A59EF" w:rsidP="004A59EF">
      <w:pPr>
        <w:pStyle w:val="NO"/>
      </w:pPr>
      <w:r w:rsidRPr="005F3600">
        <w:t>NOTE</w:t>
      </w:r>
      <w:r>
        <w:t> 2</w:t>
      </w:r>
      <w:r w:rsidRPr="005F3600">
        <w:t>:</w:t>
      </w:r>
      <w:r>
        <w:tab/>
      </w:r>
      <w:r w:rsidRPr="005F3600">
        <w:t xml:space="preserve">The AMF initiates the slice-specific authentication and authorization for S-NSSAIs in </w:t>
      </w:r>
      <w:r>
        <w:t>"</w:t>
      </w:r>
      <w:r w:rsidRPr="005F3600">
        <w:t>PENDING</w:t>
      </w:r>
      <w:r>
        <w:t>"</w:t>
      </w:r>
      <w:r w:rsidRPr="005F3600">
        <w:t xml:space="preserve"> status at next UE </w:t>
      </w:r>
      <w:r>
        <w:t>uplink activity</w:t>
      </w:r>
      <w:r w:rsidRPr="005F3600">
        <w:t>.</w:t>
      </w:r>
    </w:p>
    <w:p w14:paraId="37F32822" w14:textId="2C6A8196" w:rsidR="00914B11" w:rsidRDefault="00914B11" w:rsidP="00914B11">
      <w:bookmarkStart w:id="35" w:name="_Toc42953839"/>
      <w:bookmarkStart w:id="36" w:name="_Toc43463156"/>
      <w:bookmarkStart w:id="37" w:name="_Toc49847768"/>
      <w:bookmarkStart w:id="38" w:name="_Toc56497897"/>
      <w:r w:rsidRPr="0020367A">
        <w:t xml:space="preserve">If an </w:t>
      </w:r>
      <w:r w:rsidRPr="0020367A">
        <w:rPr>
          <w:lang w:val="en-SG"/>
        </w:rPr>
        <w:t xml:space="preserve">S-NSSAI subject to the </w:t>
      </w:r>
      <w:r w:rsidRPr="0020367A">
        <w:t xml:space="preserve">NSSAA </w:t>
      </w:r>
      <w:r w:rsidRPr="0020367A">
        <w:rPr>
          <w:lang w:val="en-SG"/>
        </w:rPr>
        <w:t xml:space="preserve">is rejected due to </w:t>
      </w:r>
      <w:r w:rsidRPr="0020367A">
        <w:t>Network Slice Admission Control</w:t>
      </w:r>
      <w:r w:rsidRPr="0088366C">
        <w:rPr>
          <w:lang w:eastAsia="zh-CN"/>
        </w:rPr>
        <w:t xml:space="preserve"> </w:t>
      </w:r>
      <w:r>
        <w:rPr>
          <w:lang w:eastAsia="zh-CN"/>
        </w:rPr>
        <w:t>as</w:t>
      </w:r>
      <w:r w:rsidRPr="00127E7B">
        <w:rPr>
          <w:lang w:eastAsia="zh-CN"/>
        </w:rPr>
        <w:t xml:space="preserve"> </w:t>
      </w:r>
      <w:r w:rsidRPr="00127E7B">
        <w:rPr>
          <w:rFonts w:hint="eastAsia"/>
          <w:lang w:eastAsia="zh-CN"/>
        </w:rPr>
        <w:t>the total number o</w:t>
      </w:r>
      <w:r w:rsidRPr="00127E7B">
        <w:rPr>
          <w:lang w:eastAsia="zh-CN"/>
        </w:rPr>
        <w:t>f</w:t>
      </w:r>
      <w:r w:rsidRPr="00127E7B">
        <w:rPr>
          <w:rFonts w:hint="eastAsia"/>
          <w:lang w:eastAsia="zh-CN"/>
        </w:rPr>
        <w:t xml:space="preserve"> UEs</w:t>
      </w:r>
      <w:r w:rsidRPr="00127E7B">
        <w:rPr>
          <w:lang w:eastAsia="zh-CN"/>
        </w:rPr>
        <w:t xml:space="preserve"> exce</w:t>
      </w:r>
      <w:r w:rsidRPr="00127E7B">
        <w:rPr>
          <w:rFonts w:hint="eastAsia"/>
          <w:lang w:eastAsia="zh-CN"/>
        </w:rPr>
        <w:t>ed</w:t>
      </w:r>
      <w:r>
        <w:rPr>
          <w:lang w:eastAsia="zh-CN"/>
        </w:rPr>
        <w:t>s</w:t>
      </w:r>
      <w:r w:rsidRPr="00127E7B">
        <w:rPr>
          <w:rFonts w:hint="eastAsia"/>
          <w:lang w:eastAsia="zh-CN"/>
        </w:rPr>
        <w:t xml:space="preserve"> the maximum number of UEs allowed to be registered to this slice</w:t>
      </w:r>
      <w:r w:rsidRPr="0020367A">
        <w:t xml:space="preserve"> </w:t>
      </w:r>
      <w:r>
        <w:t>as specified in clause </w:t>
      </w:r>
      <w:r w:rsidRPr="00127E7B">
        <w:t>5.2.2.2.2</w:t>
      </w:r>
      <w:r>
        <w:t xml:space="preserve"> of 3GPP TS 29.536 [17]</w:t>
      </w:r>
      <w:r w:rsidRPr="0020367A">
        <w:t xml:space="preserve">), </w:t>
      </w:r>
      <w:r w:rsidRPr="0088366C">
        <w:t xml:space="preserve">the </w:t>
      </w:r>
      <w:r>
        <w:t xml:space="preserve">AMF shall keep the </w:t>
      </w:r>
      <w:r w:rsidRPr="005F3600">
        <w:t>"status" attribute</w:t>
      </w:r>
      <w:r w:rsidRPr="0088366C">
        <w:t xml:space="preserve"> stored </w:t>
      </w:r>
      <w:r>
        <w:t>as</w:t>
      </w:r>
      <w:r w:rsidRPr="0088366C">
        <w:t xml:space="preserve"> not impacted</w:t>
      </w:r>
      <w:r>
        <w:t xml:space="preserve"> </w:t>
      </w:r>
      <w:r w:rsidRPr="005F3600">
        <w:t>(</w:t>
      </w:r>
      <w:r>
        <w:t>s</w:t>
      </w:r>
      <w:r w:rsidRPr="005F3600">
        <w:t xml:space="preserve">ee </w:t>
      </w:r>
      <w:r>
        <w:t>clause </w:t>
      </w:r>
      <w:r w:rsidRPr="00140E21">
        <w:t>4.2.9.1</w:t>
      </w:r>
      <w:r>
        <w:t xml:space="preserve"> of 3GPP TS 23.502 [3] and </w:t>
      </w:r>
      <w:r w:rsidRPr="005F3600">
        <w:t>3GPP TS 29.518 [16])</w:t>
      </w:r>
      <w:r>
        <w:t>.</w:t>
      </w:r>
    </w:p>
    <w:p w14:paraId="6889B8CC" w14:textId="1EF927F1" w:rsidR="00115435" w:rsidRDefault="00115435" w:rsidP="00115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58FB08" w14:textId="77777777" w:rsidR="00115435" w:rsidRPr="0088366C" w:rsidRDefault="00115435" w:rsidP="00914B11"/>
    <w:bookmarkEnd w:id="25"/>
    <w:bookmarkEnd w:id="26"/>
    <w:bookmarkEnd w:id="35"/>
    <w:bookmarkEnd w:id="36"/>
    <w:bookmarkEnd w:id="37"/>
    <w:bookmarkEnd w:id="38"/>
    <w:sectPr w:rsidR="00115435" w:rsidRPr="0088366C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1FDC3" w14:textId="77777777" w:rsidR="00243F34" w:rsidRDefault="00243F34">
      <w:r>
        <w:separator/>
      </w:r>
    </w:p>
  </w:endnote>
  <w:endnote w:type="continuationSeparator" w:id="0">
    <w:p w14:paraId="0BFA49DB" w14:textId="77777777" w:rsidR="00243F34" w:rsidRDefault="00243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B6353" w14:textId="77777777" w:rsidR="00C760BC" w:rsidRDefault="00C760BC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0FE11" w14:textId="77777777" w:rsidR="00243F34" w:rsidRDefault="00243F34">
      <w:r>
        <w:separator/>
      </w:r>
    </w:p>
  </w:footnote>
  <w:footnote w:type="continuationSeparator" w:id="0">
    <w:p w14:paraId="2822DCFD" w14:textId="77777777" w:rsidR="00243F34" w:rsidRDefault="00243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8983B" w14:textId="77777777" w:rsidR="00115435" w:rsidRDefault="001154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012DF" w14:textId="7D44D210" w:rsidR="00C760BC" w:rsidRDefault="00C760B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E6CA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70D4B1" w14:textId="77777777" w:rsidR="00C760BC" w:rsidRDefault="00C760B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44AE7">
      <w:rPr>
        <w:rFonts w:ascii="Arial" w:hAnsi="Arial" w:cs="Arial"/>
        <w:b/>
        <w:noProof/>
        <w:sz w:val="18"/>
        <w:szCs w:val="18"/>
      </w:rPr>
      <w:t>50</w:t>
    </w:r>
    <w:r>
      <w:rPr>
        <w:rFonts w:ascii="Arial" w:hAnsi="Arial" w:cs="Arial"/>
        <w:b/>
        <w:sz w:val="18"/>
        <w:szCs w:val="18"/>
      </w:rPr>
      <w:fldChar w:fldCharType="end"/>
    </w:r>
  </w:p>
  <w:p w14:paraId="799C88C7" w14:textId="66C6A81D" w:rsidR="00C760BC" w:rsidRDefault="00C760B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E6CA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5382B83" w14:textId="77777777" w:rsidR="00C760BC" w:rsidRDefault="00C760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4AE39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408EFD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6CB5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EA12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50E1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09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F8A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A477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C699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5E86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106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3F02182"/>
    <w:multiLevelType w:val="hybridMultilevel"/>
    <w:tmpl w:val="3DC4069A"/>
    <w:lvl w:ilvl="0" w:tplc="3F169E0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D4354F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F022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80330692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449304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27821705">
    <w:abstractNumId w:val="11"/>
  </w:num>
  <w:num w:numId="4" w16cid:durableId="414207431">
    <w:abstractNumId w:val="16"/>
  </w:num>
  <w:num w:numId="5" w16cid:durableId="1526407292">
    <w:abstractNumId w:val="15"/>
  </w:num>
  <w:num w:numId="6" w16cid:durableId="666592031">
    <w:abstractNumId w:val="13"/>
  </w:num>
  <w:num w:numId="7" w16cid:durableId="1381323560">
    <w:abstractNumId w:val="12"/>
  </w:num>
  <w:num w:numId="8" w16cid:durableId="33123066">
    <w:abstractNumId w:val="14"/>
  </w:num>
  <w:num w:numId="9" w16cid:durableId="1684895785">
    <w:abstractNumId w:val="17"/>
  </w:num>
  <w:num w:numId="10" w16cid:durableId="223609939">
    <w:abstractNumId w:val="9"/>
  </w:num>
  <w:num w:numId="11" w16cid:durableId="2062360579">
    <w:abstractNumId w:val="7"/>
  </w:num>
  <w:num w:numId="12" w16cid:durableId="1311442907">
    <w:abstractNumId w:val="6"/>
  </w:num>
  <w:num w:numId="13" w16cid:durableId="1677997149">
    <w:abstractNumId w:val="5"/>
  </w:num>
  <w:num w:numId="14" w16cid:durableId="423114593">
    <w:abstractNumId w:val="4"/>
  </w:num>
  <w:num w:numId="15" w16cid:durableId="47998114">
    <w:abstractNumId w:val="8"/>
  </w:num>
  <w:num w:numId="16" w16cid:durableId="1898276152">
    <w:abstractNumId w:val="3"/>
  </w:num>
  <w:num w:numId="17" w16cid:durableId="2123764083">
    <w:abstractNumId w:val="2"/>
  </w:num>
  <w:num w:numId="18" w16cid:durableId="1274752958">
    <w:abstractNumId w:val="1"/>
  </w:num>
  <w:num w:numId="19" w16cid:durableId="2573004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ACB"/>
    <w:rsid w:val="00010CE2"/>
    <w:rsid w:val="00013D09"/>
    <w:rsid w:val="00014968"/>
    <w:rsid w:val="00023665"/>
    <w:rsid w:val="00023712"/>
    <w:rsid w:val="000255B8"/>
    <w:rsid w:val="000306C1"/>
    <w:rsid w:val="00033397"/>
    <w:rsid w:val="000336F3"/>
    <w:rsid w:val="00035990"/>
    <w:rsid w:val="00040095"/>
    <w:rsid w:val="000406C8"/>
    <w:rsid w:val="00043C4B"/>
    <w:rsid w:val="00047CD7"/>
    <w:rsid w:val="00051834"/>
    <w:rsid w:val="00054193"/>
    <w:rsid w:val="00054A22"/>
    <w:rsid w:val="00060D70"/>
    <w:rsid w:val="00062023"/>
    <w:rsid w:val="00062DA4"/>
    <w:rsid w:val="000655A6"/>
    <w:rsid w:val="00067E05"/>
    <w:rsid w:val="00074FCC"/>
    <w:rsid w:val="00080512"/>
    <w:rsid w:val="00085C89"/>
    <w:rsid w:val="00087B48"/>
    <w:rsid w:val="000902A7"/>
    <w:rsid w:val="0009430F"/>
    <w:rsid w:val="00094800"/>
    <w:rsid w:val="000A04A5"/>
    <w:rsid w:val="000A09DD"/>
    <w:rsid w:val="000A2005"/>
    <w:rsid w:val="000B0A6F"/>
    <w:rsid w:val="000B0B99"/>
    <w:rsid w:val="000B35F7"/>
    <w:rsid w:val="000B4E50"/>
    <w:rsid w:val="000C0975"/>
    <w:rsid w:val="000C192B"/>
    <w:rsid w:val="000C47C3"/>
    <w:rsid w:val="000D58AB"/>
    <w:rsid w:val="000E5241"/>
    <w:rsid w:val="000F044C"/>
    <w:rsid w:val="000F2293"/>
    <w:rsid w:val="000F5A36"/>
    <w:rsid w:val="000F6D8B"/>
    <w:rsid w:val="000F7EAA"/>
    <w:rsid w:val="00100804"/>
    <w:rsid w:val="001074B4"/>
    <w:rsid w:val="00107C1D"/>
    <w:rsid w:val="001110A6"/>
    <w:rsid w:val="00115435"/>
    <w:rsid w:val="00116757"/>
    <w:rsid w:val="00116B9D"/>
    <w:rsid w:val="00120C75"/>
    <w:rsid w:val="001226D5"/>
    <w:rsid w:val="00122B00"/>
    <w:rsid w:val="00123F59"/>
    <w:rsid w:val="00125769"/>
    <w:rsid w:val="00130FFF"/>
    <w:rsid w:val="00131682"/>
    <w:rsid w:val="00132C7E"/>
    <w:rsid w:val="00133525"/>
    <w:rsid w:val="00143B73"/>
    <w:rsid w:val="00144CB5"/>
    <w:rsid w:val="001469FD"/>
    <w:rsid w:val="00147A3B"/>
    <w:rsid w:val="001535C0"/>
    <w:rsid w:val="001636F2"/>
    <w:rsid w:val="001650AC"/>
    <w:rsid w:val="00167DF7"/>
    <w:rsid w:val="00171CFF"/>
    <w:rsid w:val="00171D33"/>
    <w:rsid w:val="00176E4D"/>
    <w:rsid w:val="001955B8"/>
    <w:rsid w:val="00196F5A"/>
    <w:rsid w:val="001A21BC"/>
    <w:rsid w:val="001A4C42"/>
    <w:rsid w:val="001A7420"/>
    <w:rsid w:val="001A7522"/>
    <w:rsid w:val="001A7624"/>
    <w:rsid w:val="001B2963"/>
    <w:rsid w:val="001B2D0B"/>
    <w:rsid w:val="001B5B19"/>
    <w:rsid w:val="001B6637"/>
    <w:rsid w:val="001C21C3"/>
    <w:rsid w:val="001D02C2"/>
    <w:rsid w:val="001D1BBA"/>
    <w:rsid w:val="001D1FCB"/>
    <w:rsid w:val="001D587B"/>
    <w:rsid w:val="001D6C75"/>
    <w:rsid w:val="001E3ACA"/>
    <w:rsid w:val="001E4C96"/>
    <w:rsid w:val="001E6137"/>
    <w:rsid w:val="001E6D6F"/>
    <w:rsid w:val="001F0C1D"/>
    <w:rsid w:val="001F1132"/>
    <w:rsid w:val="001F168B"/>
    <w:rsid w:val="001F25F8"/>
    <w:rsid w:val="002017C0"/>
    <w:rsid w:val="00205D75"/>
    <w:rsid w:val="002108E7"/>
    <w:rsid w:val="00213348"/>
    <w:rsid w:val="00213888"/>
    <w:rsid w:val="00214A7F"/>
    <w:rsid w:val="0021508E"/>
    <w:rsid w:val="00216C44"/>
    <w:rsid w:val="002179BA"/>
    <w:rsid w:val="00221696"/>
    <w:rsid w:val="00221C83"/>
    <w:rsid w:val="00223376"/>
    <w:rsid w:val="00231B62"/>
    <w:rsid w:val="0023234A"/>
    <w:rsid w:val="002347A2"/>
    <w:rsid w:val="00236BC0"/>
    <w:rsid w:val="00237949"/>
    <w:rsid w:val="00237EE5"/>
    <w:rsid w:val="00243F34"/>
    <w:rsid w:val="00245762"/>
    <w:rsid w:val="00254657"/>
    <w:rsid w:val="00254793"/>
    <w:rsid w:val="00264446"/>
    <w:rsid w:val="00265207"/>
    <w:rsid w:val="00266421"/>
    <w:rsid w:val="002675F0"/>
    <w:rsid w:val="00270D51"/>
    <w:rsid w:val="0027576B"/>
    <w:rsid w:val="0027636C"/>
    <w:rsid w:val="002800BB"/>
    <w:rsid w:val="0028337B"/>
    <w:rsid w:val="0028686A"/>
    <w:rsid w:val="00287F36"/>
    <w:rsid w:val="00292ABC"/>
    <w:rsid w:val="00292E5C"/>
    <w:rsid w:val="00294C06"/>
    <w:rsid w:val="00296DC0"/>
    <w:rsid w:val="002A2DF8"/>
    <w:rsid w:val="002A437F"/>
    <w:rsid w:val="002A68FB"/>
    <w:rsid w:val="002B3525"/>
    <w:rsid w:val="002B6339"/>
    <w:rsid w:val="002C3C5E"/>
    <w:rsid w:val="002C7452"/>
    <w:rsid w:val="002D3BEF"/>
    <w:rsid w:val="002D4F1D"/>
    <w:rsid w:val="002D72DF"/>
    <w:rsid w:val="002E00BC"/>
    <w:rsid w:val="002E00EE"/>
    <w:rsid w:val="002E5249"/>
    <w:rsid w:val="002E65A4"/>
    <w:rsid w:val="002E6D82"/>
    <w:rsid w:val="002F0E1C"/>
    <w:rsid w:val="002F2306"/>
    <w:rsid w:val="002F2A13"/>
    <w:rsid w:val="002F2AE7"/>
    <w:rsid w:val="002F5F1B"/>
    <w:rsid w:val="002F623C"/>
    <w:rsid w:val="002F70AA"/>
    <w:rsid w:val="00310B69"/>
    <w:rsid w:val="00314E63"/>
    <w:rsid w:val="00316B22"/>
    <w:rsid w:val="003172DC"/>
    <w:rsid w:val="00321636"/>
    <w:rsid w:val="00321D2B"/>
    <w:rsid w:val="00323B58"/>
    <w:rsid w:val="003244A2"/>
    <w:rsid w:val="00324F04"/>
    <w:rsid w:val="00327EA6"/>
    <w:rsid w:val="00334007"/>
    <w:rsid w:val="00336BBA"/>
    <w:rsid w:val="0034063F"/>
    <w:rsid w:val="00344590"/>
    <w:rsid w:val="00346CCD"/>
    <w:rsid w:val="00347E3D"/>
    <w:rsid w:val="00350C7C"/>
    <w:rsid w:val="00351072"/>
    <w:rsid w:val="00354542"/>
    <w:rsid w:val="0035462D"/>
    <w:rsid w:val="00356C5F"/>
    <w:rsid w:val="0036122D"/>
    <w:rsid w:val="00361D14"/>
    <w:rsid w:val="00361E30"/>
    <w:rsid w:val="00362224"/>
    <w:rsid w:val="00363DC5"/>
    <w:rsid w:val="003651F7"/>
    <w:rsid w:val="003765B8"/>
    <w:rsid w:val="00376651"/>
    <w:rsid w:val="0038088F"/>
    <w:rsid w:val="003833A1"/>
    <w:rsid w:val="003866D0"/>
    <w:rsid w:val="00391A91"/>
    <w:rsid w:val="00392C13"/>
    <w:rsid w:val="00393C40"/>
    <w:rsid w:val="003A0594"/>
    <w:rsid w:val="003A7DC5"/>
    <w:rsid w:val="003B5AEF"/>
    <w:rsid w:val="003B73EF"/>
    <w:rsid w:val="003C3971"/>
    <w:rsid w:val="003C7C16"/>
    <w:rsid w:val="003D0CE4"/>
    <w:rsid w:val="003D112C"/>
    <w:rsid w:val="003D1CE4"/>
    <w:rsid w:val="003D2A60"/>
    <w:rsid w:val="003E0B62"/>
    <w:rsid w:val="003E1830"/>
    <w:rsid w:val="003E3E23"/>
    <w:rsid w:val="003E52BA"/>
    <w:rsid w:val="003E643D"/>
    <w:rsid w:val="003F2BDA"/>
    <w:rsid w:val="003F56C3"/>
    <w:rsid w:val="003F6029"/>
    <w:rsid w:val="003F7DBC"/>
    <w:rsid w:val="004000F9"/>
    <w:rsid w:val="0040579B"/>
    <w:rsid w:val="004079FF"/>
    <w:rsid w:val="00423334"/>
    <w:rsid w:val="004326E4"/>
    <w:rsid w:val="00433470"/>
    <w:rsid w:val="004345EC"/>
    <w:rsid w:val="00436C74"/>
    <w:rsid w:val="004434EE"/>
    <w:rsid w:val="004441AC"/>
    <w:rsid w:val="004441CC"/>
    <w:rsid w:val="004449E1"/>
    <w:rsid w:val="00445B25"/>
    <w:rsid w:val="00446C25"/>
    <w:rsid w:val="00451EA8"/>
    <w:rsid w:val="00454275"/>
    <w:rsid w:val="00456977"/>
    <w:rsid w:val="004612F3"/>
    <w:rsid w:val="00463A7B"/>
    <w:rsid w:val="00465121"/>
    <w:rsid w:val="00465515"/>
    <w:rsid w:val="004729A6"/>
    <w:rsid w:val="00472C66"/>
    <w:rsid w:val="00476A1D"/>
    <w:rsid w:val="004777AE"/>
    <w:rsid w:val="00482A43"/>
    <w:rsid w:val="00486897"/>
    <w:rsid w:val="00491F3E"/>
    <w:rsid w:val="00493638"/>
    <w:rsid w:val="004A1091"/>
    <w:rsid w:val="004A59EF"/>
    <w:rsid w:val="004A70DA"/>
    <w:rsid w:val="004B1A3A"/>
    <w:rsid w:val="004B4C8A"/>
    <w:rsid w:val="004B4F88"/>
    <w:rsid w:val="004B626B"/>
    <w:rsid w:val="004C356C"/>
    <w:rsid w:val="004C421E"/>
    <w:rsid w:val="004D11EC"/>
    <w:rsid w:val="004D3578"/>
    <w:rsid w:val="004D3FAB"/>
    <w:rsid w:val="004D4A56"/>
    <w:rsid w:val="004D4C44"/>
    <w:rsid w:val="004D559E"/>
    <w:rsid w:val="004E213A"/>
    <w:rsid w:val="004E2E5A"/>
    <w:rsid w:val="004E36F5"/>
    <w:rsid w:val="004E3CE4"/>
    <w:rsid w:val="004F0988"/>
    <w:rsid w:val="004F3204"/>
    <w:rsid w:val="004F3340"/>
    <w:rsid w:val="004F45EE"/>
    <w:rsid w:val="004F472B"/>
    <w:rsid w:val="00504F44"/>
    <w:rsid w:val="005051E7"/>
    <w:rsid w:val="00507087"/>
    <w:rsid w:val="005200A6"/>
    <w:rsid w:val="005215E1"/>
    <w:rsid w:val="0053388B"/>
    <w:rsid w:val="00535773"/>
    <w:rsid w:val="00535A27"/>
    <w:rsid w:val="005377FD"/>
    <w:rsid w:val="005422DC"/>
    <w:rsid w:val="00543E6C"/>
    <w:rsid w:val="00546ACD"/>
    <w:rsid w:val="00546CD8"/>
    <w:rsid w:val="00554F1C"/>
    <w:rsid w:val="00556980"/>
    <w:rsid w:val="00563136"/>
    <w:rsid w:val="0056433D"/>
    <w:rsid w:val="00565087"/>
    <w:rsid w:val="00566092"/>
    <w:rsid w:val="00566C6F"/>
    <w:rsid w:val="00573979"/>
    <w:rsid w:val="0057777B"/>
    <w:rsid w:val="00581CF5"/>
    <w:rsid w:val="00581F9E"/>
    <w:rsid w:val="00591165"/>
    <w:rsid w:val="00592C3E"/>
    <w:rsid w:val="00597B11"/>
    <w:rsid w:val="005A4C09"/>
    <w:rsid w:val="005B456F"/>
    <w:rsid w:val="005B6AB6"/>
    <w:rsid w:val="005C403E"/>
    <w:rsid w:val="005D2E01"/>
    <w:rsid w:val="005D5F07"/>
    <w:rsid w:val="005D7526"/>
    <w:rsid w:val="005D7D3C"/>
    <w:rsid w:val="005E4BB2"/>
    <w:rsid w:val="005F4A9E"/>
    <w:rsid w:val="005F795A"/>
    <w:rsid w:val="0060114D"/>
    <w:rsid w:val="00602AEA"/>
    <w:rsid w:val="00605DA2"/>
    <w:rsid w:val="006132F5"/>
    <w:rsid w:val="00614FDF"/>
    <w:rsid w:val="0061641C"/>
    <w:rsid w:val="006201C0"/>
    <w:rsid w:val="00620411"/>
    <w:rsid w:val="0062557D"/>
    <w:rsid w:val="0063276B"/>
    <w:rsid w:val="006348AE"/>
    <w:rsid w:val="0063543D"/>
    <w:rsid w:val="00640619"/>
    <w:rsid w:val="00641982"/>
    <w:rsid w:val="0064246D"/>
    <w:rsid w:val="00642CA5"/>
    <w:rsid w:val="00642CF6"/>
    <w:rsid w:val="00644D4F"/>
    <w:rsid w:val="00647113"/>
    <w:rsid w:val="00647114"/>
    <w:rsid w:val="00652027"/>
    <w:rsid w:val="0065305C"/>
    <w:rsid w:val="00653197"/>
    <w:rsid w:val="00660D11"/>
    <w:rsid w:val="006626B8"/>
    <w:rsid w:val="00670B4E"/>
    <w:rsid w:val="00672278"/>
    <w:rsid w:val="00672862"/>
    <w:rsid w:val="00676583"/>
    <w:rsid w:val="006766D9"/>
    <w:rsid w:val="00680711"/>
    <w:rsid w:val="0068267C"/>
    <w:rsid w:val="006857B7"/>
    <w:rsid w:val="0068729C"/>
    <w:rsid w:val="00687450"/>
    <w:rsid w:val="00692A85"/>
    <w:rsid w:val="0069521B"/>
    <w:rsid w:val="006A323F"/>
    <w:rsid w:val="006A402C"/>
    <w:rsid w:val="006A46E7"/>
    <w:rsid w:val="006A49D6"/>
    <w:rsid w:val="006A50A4"/>
    <w:rsid w:val="006A514E"/>
    <w:rsid w:val="006B17AB"/>
    <w:rsid w:val="006B1A30"/>
    <w:rsid w:val="006B30D0"/>
    <w:rsid w:val="006B67F2"/>
    <w:rsid w:val="006B76EA"/>
    <w:rsid w:val="006C3D95"/>
    <w:rsid w:val="006D2718"/>
    <w:rsid w:val="006D7710"/>
    <w:rsid w:val="006E0A42"/>
    <w:rsid w:val="006E2164"/>
    <w:rsid w:val="006E3986"/>
    <w:rsid w:val="006E5C86"/>
    <w:rsid w:val="006E666A"/>
    <w:rsid w:val="006F1FC6"/>
    <w:rsid w:val="00701116"/>
    <w:rsid w:val="0070157A"/>
    <w:rsid w:val="007017FE"/>
    <w:rsid w:val="007028E1"/>
    <w:rsid w:val="0070464A"/>
    <w:rsid w:val="00704BCB"/>
    <w:rsid w:val="00713C44"/>
    <w:rsid w:val="00714DC7"/>
    <w:rsid w:val="0071583E"/>
    <w:rsid w:val="00715973"/>
    <w:rsid w:val="0072004A"/>
    <w:rsid w:val="007223D7"/>
    <w:rsid w:val="007264D1"/>
    <w:rsid w:val="00734A5B"/>
    <w:rsid w:val="00737BEF"/>
    <w:rsid w:val="0074026F"/>
    <w:rsid w:val="00741B81"/>
    <w:rsid w:val="007429F6"/>
    <w:rsid w:val="00744E76"/>
    <w:rsid w:val="00745C34"/>
    <w:rsid w:val="00750FBA"/>
    <w:rsid w:val="00751BC4"/>
    <w:rsid w:val="00753C4F"/>
    <w:rsid w:val="0075402B"/>
    <w:rsid w:val="0075534C"/>
    <w:rsid w:val="00756CCD"/>
    <w:rsid w:val="00757424"/>
    <w:rsid w:val="007610ED"/>
    <w:rsid w:val="00761C62"/>
    <w:rsid w:val="007620D7"/>
    <w:rsid w:val="00767442"/>
    <w:rsid w:val="00774DA4"/>
    <w:rsid w:val="00780451"/>
    <w:rsid w:val="007818A8"/>
    <w:rsid w:val="00781F0F"/>
    <w:rsid w:val="007853DB"/>
    <w:rsid w:val="00785D35"/>
    <w:rsid w:val="00791475"/>
    <w:rsid w:val="0079399B"/>
    <w:rsid w:val="007A1945"/>
    <w:rsid w:val="007A3CC0"/>
    <w:rsid w:val="007A5439"/>
    <w:rsid w:val="007A6CBE"/>
    <w:rsid w:val="007B600E"/>
    <w:rsid w:val="007C0DD1"/>
    <w:rsid w:val="007C1345"/>
    <w:rsid w:val="007C24EC"/>
    <w:rsid w:val="007C43B2"/>
    <w:rsid w:val="007C4878"/>
    <w:rsid w:val="007C56F0"/>
    <w:rsid w:val="007C6886"/>
    <w:rsid w:val="007D038B"/>
    <w:rsid w:val="007D3280"/>
    <w:rsid w:val="007D4707"/>
    <w:rsid w:val="007D4B22"/>
    <w:rsid w:val="007E073B"/>
    <w:rsid w:val="007E3147"/>
    <w:rsid w:val="007E3A13"/>
    <w:rsid w:val="007E6F6E"/>
    <w:rsid w:val="007F0F4A"/>
    <w:rsid w:val="007F24FD"/>
    <w:rsid w:val="007F5D52"/>
    <w:rsid w:val="007F5FCE"/>
    <w:rsid w:val="007F66AD"/>
    <w:rsid w:val="0080028B"/>
    <w:rsid w:val="008028A4"/>
    <w:rsid w:val="00805F39"/>
    <w:rsid w:val="008201FB"/>
    <w:rsid w:val="0082245C"/>
    <w:rsid w:val="0082317F"/>
    <w:rsid w:val="00823A17"/>
    <w:rsid w:val="008248BB"/>
    <w:rsid w:val="00825475"/>
    <w:rsid w:val="00830747"/>
    <w:rsid w:val="00837AFF"/>
    <w:rsid w:val="00841E0B"/>
    <w:rsid w:val="00843170"/>
    <w:rsid w:val="00845DC6"/>
    <w:rsid w:val="008510A4"/>
    <w:rsid w:val="0085164E"/>
    <w:rsid w:val="008518AF"/>
    <w:rsid w:val="008569BB"/>
    <w:rsid w:val="00857356"/>
    <w:rsid w:val="0086425A"/>
    <w:rsid w:val="008708DD"/>
    <w:rsid w:val="00875C64"/>
    <w:rsid w:val="00876457"/>
    <w:rsid w:val="008768CA"/>
    <w:rsid w:val="008775B3"/>
    <w:rsid w:val="0088165B"/>
    <w:rsid w:val="00881844"/>
    <w:rsid w:val="0088563D"/>
    <w:rsid w:val="00890E96"/>
    <w:rsid w:val="0089112C"/>
    <w:rsid w:val="00891F1B"/>
    <w:rsid w:val="00892651"/>
    <w:rsid w:val="00893109"/>
    <w:rsid w:val="008A1773"/>
    <w:rsid w:val="008A4D78"/>
    <w:rsid w:val="008A6D4A"/>
    <w:rsid w:val="008B02C5"/>
    <w:rsid w:val="008B0C95"/>
    <w:rsid w:val="008B39AA"/>
    <w:rsid w:val="008B5A10"/>
    <w:rsid w:val="008B712B"/>
    <w:rsid w:val="008B7DAA"/>
    <w:rsid w:val="008C21F7"/>
    <w:rsid w:val="008C384C"/>
    <w:rsid w:val="008C494B"/>
    <w:rsid w:val="008D013B"/>
    <w:rsid w:val="008D1FF4"/>
    <w:rsid w:val="008D312C"/>
    <w:rsid w:val="008D4DD3"/>
    <w:rsid w:val="008E1908"/>
    <w:rsid w:val="008E4194"/>
    <w:rsid w:val="008E4FE5"/>
    <w:rsid w:val="008E511F"/>
    <w:rsid w:val="008E76F3"/>
    <w:rsid w:val="008F334A"/>
    <w:rsid w:val="008F4694"/>
    <w:rsid w:val="0090271F"/>
    <w:rsid w:val="00902E23"/>
    <w:rsid w:val="00905444"/>
    <w:rsid w:val="00907AD9"/>
    <w:rsid w:val="009114D7"/>
    <w:rsid w:val="00911D84"/>
    <w:rsid w:val="0091348E"/>
    <w:rsid w:val="00914B11"/>
    <w:rsid w:val="00915654"/>
    <w:rsid w:val="00917CCB"/>
    <w:rsid w:val="00926B03"/>
    <w:rsid w:val="00927005"/>
    <w:rsid w:val="009313FE"/>
    <w:rsid w:val="009323B5"/>
    <w:rsid w:val="009343F5"/>
    <w:rsid w:val="009346FB"/>
    <w:rsid w:val="00935FE8"/>
    <w:rsid w:val="009378B9"/>
    <w:rsid w:val="009411DB"/>
    <w:rsid w:val="00942EC2"/>
    <w:rsid w:val="00943DA1"/>
    <w:rsid w:val="00944AE9"/>
    <w:rsid w:val="00945ECE"/>
    <w:rsid w:val="00951CAA"/>
    <w:rsid w:val="00953672"/>
    <w:rsid w:val="0095736D"/>
    <w:rsid w:val="00961AD0"/>
    <w:rsid w:val="00962A05"/>
    <w:rsid w:val="0096652C"/>
    <w:rsid w:val="009667EC"/>
    <w:rsid w:val="00975613"/>
    <w:rsid w:val="009771BC"/>
    <w:rsid w:val="00977762"/>
    <w:rsid w:val="00981550"/>
    <w:rsid w:val="00983AC9"/>
    <w:rsid w:val="00984A4C"/>
    <w:rsid w:val="00990E62"/>
    <w:rsid w:val="00991C66"/>
    <w:rsid w:val="00994B7F"/>
    <w:rsid w:val="009A01E9"/>
    <w:rsid w:val="009A2288"/>
    <w:rsid w:val="009A7025"/>
    <w:rsid w:val="009A7E26"/>
    <w:rsid w:val="009B153E"/>
    <w:rsid w:val="009B3718"/>
    <w:rsid w:val="009B5132"/>
    <w:rsid w:val="009C369E"/>
    <w:rsid w:val="009C47AB"/>
    <w:rsid w:val="009C5AE5"/>
    <w:rsid w:val="009C647C"/>
    <w:rsid w:val="009D2268"/>
    <w:rsid w:val="009D43C1"/>
    <w:rsid w:val="009D5165"/>
    <w:rsid w:val="009E686E"/>
    <w:rsid w:val="009E6EC3"/>
    <w:rsid w:val="009F37B7"/>
    <w:rsid w:val="009F3ABC"/>
    <w:rsid w:val="009F651D"/>
    <w:rsid w:val="009F68ED"/>
    <w:rsid w:val="009F78EB"/>
    <w:rsid w:val="00A04D27"/>
    <w:rsid w:val="00A06E0D"/>
    <w:rsid w:val="00A10F02"/>
    <w:rsid w:val="00A10F26"/>
    <w:rsid w:val="00A13790"/>
    <w:rsid w:val="00A164B4"/>
    <w:rsid w:val="00A20F11"/>
    <w:rsid w:val="00A2631B"/>
    <w:rsid w:val="00A26956"/>
    <w:rsid w:val="00A27486"/>
    <w:rsid w:val="00A27DFE"/>
    <w:rsid w:val="00A341C6"/>
    <w:rsid w:val="00A34466"/>
    <w:rsid w:val="00A34714"/>
    <w:rsid w:val="00A35C22"/>
    <w:rsid w:val="00A364FB"/>
    <w:rsid w:val="00A37036"/>
    <w:rsid w:val="00A44AE7"/>
    <w:rsid w:val="00A4514C"/>
    <w:rsid w:val="00A46B44"/>
    <w:rsid w:val="00A50D8D"/>
    <w:rsid w:val="00A53724"/>
    <w:rsid w:val="00A56066"/>
    <w:rsid w:val="00A57184"/>
    <w:rsid w:val="00A61C77"/>
    <w:rsid w:val="00A70BAC"/>
    <w:rsid w:val="00A73129"/>
    <w:rsid w:val="00A82346"/>
    <w:rsid w:val="00A86C87"/>
    <w:rsid w:val="00A87123"/>
    <w:rsid w:val="00A90E43"/>
    <w:rsid w:val="00A91480"/>
    <w:rsid w:val="00A917D7"/>
    <w:rsid w:val="00A92489"/>
    <w:rsid w:val="00A92BA1"/>
    <w:rsid w:val="00A94D77"/>
    <w:rsid w:val="00A966A0"/>
    <w:rsid w:val="00A96ECC"/>
    <w:rsid w:val="00AA006A"/>
    <w:rsid w:val="00AA02DA"/>
    <w:rsid w:val="00AA070A"/>
    <w:rsid w:val="00AA0733"/>
    <w:rsid w:val="00AA0CC3"/>
    <w:rsid w:val="00AB37AB"/>
    <w:rsid w:val="00AC1067"/>
    <w:rsid w:val="00AC3BED"/>
    <w:rsid w:val="00AC6BC6"/>
    <w:rsid w:val="00AC7296"/>
    <w:rsid w:val="00AE28C9"/>
    <w:rsid w:val="00AE65E2"/>
    <w:rsid w:val="00AE6CA2"/>
    <w:rsid w:val="00AF07FD"/>
    <w:rsid w:val="00AF1F33"/>
    <w:rsid w:val="00AF4668"/>
    <w:rsid w:val="00AF5AA2"/>
    <w:rsid w:val="00B01D66"/>
    <w:rsid w:val="00B01FC6"/>
    <w:rsid w:val="00B05ABF"/>
    <w:rsid w:val="00B07216"/>
    <w:rsid w:val="00B15449"/>
    <w:rsid w:val="00B20F42"/>
    <w:rsid w:val="00B22980"/>
    <w:rsid w:val="00B24DB0"/>
    <w:rsid w:val="00B26B17"/>
    <w:rsid w:val="00B312FF"/>
    <w:rsid w:val="00B3768D"/>
    <w:rsid w:val="00B379AF"/>
    <w:rsid w:val="00B41D44"/>
    <w:rsid w:val="00B43FB7"/>
    <w:rsid w:val="00B45D0B"/>
    <w:rsid w:val="00B467E4"/>
    <w:rsid w:val="00B5107D"/>
    <w:rsid w:val="00B533E3"/>
    <w:rsid w:val="00B5400A"/>
    <w:rsid w:val="00B55C16"/>
    <w:rsid w:val="00B6203D"/>
    <w:rsid w:val="00B62617"/>
    <w:rsid w:val="00B6364E"/>
    <w:rsid w:val="00B6762C"/>
    <w:rsid w:val="00B7321C"/>
    <w:rsid w:val="00B741F1"/>
    <w:rsid w:val="00B76A75"/>
    <w:rsid w:val="00B83039"/>
    <w:rsid w:val="00B83BF2"/>
    <w:rsid w:val="00B86C24"/>
    <w:rsid w:val="00B90815"/>
    <w:rsid w:val="00B911CC"/>
    <w:rsid w:val="00B93086"/>
    <w:rsid w:val="00BA19ED"/>
    <w:rsid w:val="00BA1D7E"/>
    <w:rsid w:val="00BA4B8D"/>
    <w:rsid w:val="00BB25DA"/>
    <w:rsid w:val="00BB5335"/>
    <w:rsid w:val="00BB7E8B"/>
    <w:rsid w:val="00BC04CF"/>
    <w:rsid w:val="00BC0D71"/>
    <w:rsid w:val="00BC0F7D"/>
    <w:rsid w:val="00BC45C3"/>
    <w:rsid w:val="00BD2B95"/>
    <w:rsid w:val="00BD5B1A"/>
    <w:rsid w:val="00BD7D31"/>
    <w:rsid w:val="00BE0FE4"/>
    <w:rsid w:val="00BE3255"/>
    <w:rsid w:val="00BF128E"/>
    <w:rsid w:val="00BF5683"/>
    <w:rsid w:val="00BF7920"/>
    <w:rsid w:val="00BF7BE1"/>
    <w:rsid w:val="00C00113"/>
    <w:rsid w:val="00C022FA"/>
    <w:rsid w:val="00C074DD"/>
    <w:rsid w:val="00C1496A"/>
    <w:rsid w:val="00C176B4"/>
    <w:rsid w:val="00C2532F"/>
    <w:rsid w:val="00C257D2"/>
    <w:rsid w:val="00C31525"/>
    <w:rsid w:val="00C33079"/>
    <w:rsid w:val="00C3652A"/>
    <w:rsid w:val="00C36BC8"/>
    <w:rsid w:val="00C401B9"/>
    <w:rsid w:val="00C405F5"/>
    <w:rsid w:val="00C409D0"/>
    <w:rsid w:val="00C41736"/>
    <w:rsid w:val="00C42661"/>
    <w:rsid w:val="00C42A89"/>
    <w:rsid w:val="00C45231"/>
    <w:rsid w:val="00C52DDA"/>
    <w:rsid w:val="00C52FED"/>
    <w:rsid w:val="00C53677"/>
    <w:rsid w:val="00C64837"/>
    <w:rsid w:val="00C713D2"/>
    <w:rsid w:val="00C72833"/>
    <w:rsid w:val="00C760BC"/>
    <w:rsid w:val="00C80608"/>
    <w:rsid w:val="00C80F1D"/>
    <w:rsid w:val="00C833B4"/>
    <w:rsid w:val="00C92854"/>
    <w:rsid w:val="00C92A6C"/>
    <w:rsid w:val="00C93F40"/>
    <w:rsid w:val="00C940E7"/>
    <w:rsid w:val="00CA17CC"/>
    <w:rsid w:val="00CA30A0"/>
    <w:rsid w:val="00CA3806"/>
    <w:rsid w:val="00CA3D0C"/>
    <w:rsid w:val="00CB703D"/>
    <w:rsid w:val="00CC1D17"/>
    <w:rsid w:val="00CC2679"/>
    <w:rsid w:val="00CC3C1B"/>
    <w:rsid w:val="00CC6855"/>
    <w:rsid w:val="00CD1F21"/>
    <w:rsid w:val="00CD25AC"/>
    <w:rsid w:val="00CD29A0"/>
    <w:rsid w:val="00CD2D4B"/>
    <w:rsid w:val="00CD4F47"/>
    <w:rsid w:val="00CE0C3F"/>
    <w:rsid w:val="00CE2010"/>
    <w:rsid w:val="00CE2E18"/>
    <w:rsid w:val="00CF11F5"/>
    <w:rsid w:val="00CF5457"/>
    <w:rsid w:val="00CF595B"/>
    <w:rsid w:val="00CF62E7"/>
    <w:rsid w:val="00D02FED"/>
    <w:rsid w:val="00D031FE"/>
    <w:rsid w:val="00D10A32"/>
    <w:rsid w:val="00D12E9C"/>
    <w:rsid w:val="00D15FEF"/>
    <w:rsid w:val="00D20C60"/>
    <w:rsid w:val="00D237FD"/>
    <w:rsid w:val="00D256ED"/>
    <w:rsid w:val="00D30D81"/>
    <w:rsid w:val="00D31BEC"/>
    <w:rsid w:val="00D369AD"/>
    <w:rsid w:val="00D36B79"/>
    <w:rsid w:val="00D40A0A"/>
    <w:rsid w:val="00D40B50"/>
    <w:rsid w:val="00D4192E"/>
    <w:rsid w:val="00D43212"/>
    <w:rsid w:val="00D43529"/>
    <w:rsid w:val="00D463DB"/>
    <w:rsid w:val="00D52EA1"/>
    <w:rsid w:val="00D53955"/>
    <w:rsid w:val="00D57972"/>
    <w:rsid w:val="00D609C9"/>
    <w:rsid w:val="00D624A7"/>
    <w:rsid w:val="00D636AC"/>
    <w:rsid w:val="00D675A9"/>
    <w:rsid w:val="00D72552"/>
    <w:rsid w:val="00D738D6"/>
    <w:rsid w:val="00D748CB"/>
    <w:rsid w:val="00D755EB"/>
    <w:rsid w:val="00D76048"/>
    <w:rsid w:val="00D77E31"/>
    <w:rsid w:val="00D82B45"/>
    <w:rsid w:val="00D835E6"/>
    <w:rsid w:val="00D85410"/>
    <w:rsid w:val="00D87E00"/>
    <w:rsid w:val="00D91320"/>
    <w:rsid w:val="00D9134D"/>
    <w:rsid w:val="00D91F9D"/>
    <w:rsid w:val="00D955E2"/>
    <w:rsid w:val="00D957AA"/>
    <w:rsid w:val="00D96BFB"/>
    <w:rsid w:val="00D97CDD"/>
    <w:rsid w:val="00DA30A6"/>
    <w:rsid w:val="00DA7A03"/>
    <w:rsid w:val="00DA7AA6"/>
    <w:rsid w:val="00DB1818"/>
    <w:rsid w:val="00DB32FB"/>
    <w:rsid w:val="00DB3C91"/>
    <w:rsid w:val="00DC309B"/>
    <w:rsid w:val="00DC3BC3"/>
    <w:rsid w:val="00DC4DA2"/>
    <w:rsid w:val="00DC76F8"/>
    <w:rsid w:val="00DC794A"/>
    <w:rsid w:val="00DD0498"/>
    <w:rsid w:val="00DD1C4F"/>
    <w:rsid w:val="00DD3BEE"/>
    <w:rsid w:val="00DD4C17"/>
    <w:rsid w:val="00DD6E1E"/>
    <w:rsid w:val="00DD71E1"/>
    <w:rsid w:val="00DD74A5"/>
    <w:rsid w:val="00DE458C"/>
    <w:rsid w:val="00DF05BE"/>
    <w:rsid w:val="00DF2B1F"/>
    <w:rsid w:val="00DF30A9"/>
    <w:rsid w:val="00DF512F"/>
    <w:rsid w:val="00DF5FA8"/>
    <w:rsid w:val="00DF62CD"/>
    <w:rsid w:val="00E009A0"/>
    <w:rsid w:val="00E0244D"/>
    <w:rsid w:val="00E0682E"/>
    <w:rsid w:val="00E15307"/>
    <w:rsid w:val="00E15343"/>
    <w:rsid w:val="00E16509"/>
    <w:rsid w:val="00E16803"/>
    <w:rsid w:val="00E23A93"/>
    <w:rsid w:val="00E25518"/>
    <w:rsid w:val="00E25F78"/>
    <w:rsid w:val="00E26AB7"/>
    <w:rsid w:val="00E320E3"/>
    <w:rsid w:val="00E33115"/>
    <w:rsid w:val="00E33E4B"/>
    <w:rsid w:val="00E34A98"/>
    <w:rsid w:val="00E35C55"/>
    <w:rsid w:val="00E37F60"/>
    <w:rsid w:val="00E41BE6"/>
    <w:rsid w:val="00E42288"/>
    <w:rsid w:val="00E437BE"/>
    <w:rsid w:val="00E43B83"/>
    <w:rsid w:val="00E43E18"/>
    <w:rsid w:val="00E441A2"/>
    <w:rsid w:val="00E44582"/>
    <w:rsid w:val="00E45277"/>
    <w:rsid w:val="00E46096"/>
    <w:rsid w:val="00E46D40"/>
    <w:rsid w:val="00E50757"/>
    <w:rsid w:val="00E53A86"/>
    <w:rsid w:val="00E56B7E"/>
    <w:rsid w:val="00E56D1D"/>
    <w:rsid w:val="00E63FBC"/>
    <w:rsid w:val="00E67D1C"/>
    <w:rsid w:val="00E715CF"/>
    <w:rsid w:val="00E71EE5"/>
    <w:rsid w:val="00E76C53"/>
    <w:rsid w:val="00E77645"/>
    <w:rsid w:val="00E81DD5"/>
    <w:rsid w:val="00E917D4"/>
    <w:rsid w:val="00E96088"/>
    <w:rsid w:val="00EA15B0"/>
    <w:rsid w:val="00EA2417"/>
    <w:rsid w:val="00EA5EA7"/>
    <w:rsid w:val="00EA6AC8"/>
    <w:rsid w:val="00EA6F36"/>
    <w:rsid w:val="00EB0308"/>
    <w:rsid w:val="00EB30D7"/>
    <w:rsid w:val="00EB3699"/>
    <w:rsid w:val="00EB4845"/>
    <w:rsid w:val="00EB7E21"/>
    <w:rsid w:val="00EC4A25"/>
    <w:rsid w:val="00EC534B"/>
    <w:rsid w:val="00ED304E"/>
    <w:rsid w:val="00ED6341"/>
    <w:rsid w:val="00ED6C1C"/>
    <w:rsid w:val="00ED6F60"/>
    <w:rsid w:val="00EE0E94"/>
    <w:rsid w:val="00EE391E"/>
    <w:rsid w:val="00EE509C"/>
    <w:rsid w:val="00EE7CCE"/>
    <w:rsid w:val="00EF0AA1"/>
    <w:rsid w:val="00EF1EAB"/>
    <w:rsid w:val="00EF485E"/>
    <w:rsid w:val="00F0186D"/>
    <w:rsid w:val="00F020A2"/>
    <w:rsid w:val="00F025A2"/>
    <w:rsid w:val="00F04385"/>
    <w:rsid w:val="00F04712"/>
    <w:rsid w:val="00F075E9"/>
    <w:rsid w:val="00F13360"/>
    <w:rsid w:val="00F154C0"/>
    <w:rsid w:val="00F17118"/>
    <w:rsid w:val="00F22EC7"/>
    <w:rsid w:val="00F25841"/>
    <w:rsid w:val="00F26ED7"/>
    <w:rsid w:val="00F3032D"/>
    <w:rsid w:val="00F32058"/>
    <w:rsid w:val="00F321F9"/>
    <w:rsid w:val="00F325C8"/>
    <w:rsid w:val="00F334B7"/>
    <w:rsid w:val="00F360EC"/>
    <w:rsid w:val="00F3717F"/>
    <w:rsid w:val="00F41411"/>
    <w:rsid w:val="00F45BBA"/>
    <w:rsid w:val="00F502D1"/>
    <w:rsid w:val="00F51878"/>
    <w:rsid w:val="00F549AF"/>
    <w:rsid w:val="00F56E58"/>
    <w:rsid w:val="00F6044D"/>
    <w:rsid w:val="00F6125F"/>
    <w:rsid w:val="00F61D24"/>
    <w:rsid w:val="00F624E5"/>
    <w:rsid w:val="00F63078"/>
    <w:rsid w:val="00F636A6"/>
    <w:rsid w:val="00F653B8"/>
    <w:rsid w:val="00F659EA"/>
    <w:rsid w:val="00F6741D"/>
    <w:rsid w:val="00F73C2A"/>
    <w:rsid w:val="00F76EB6"/>
    <w:rsid w:val="00F81B60"/>
    <w:rsid w:val="00F82738"/>
    <w:rsid w:val="00F84789"/>
    <w:rsid w:val="00F9008D"/>
    <w:rsid w:val="00F94409"/>
    <w:rsid w:val="00F96BE0"/>
    <w:rsid w:val="00F975C9"/>
    <w:rsid w:val="00FA1266"/>
    <w:rsid w:val="00FA2A83"/>
    <w:rsid w:val="00FA52D1"/>
    <w:rsid w:val="00FA64B8"/>
    <w:rsid w:val="00FB585D"/>
    <w:rsid w:val="00FC1192"/>
    <w:rsid w:val="00FC15D3"/>
    <w:rsid w:val="00FC5E1B"/>
    <w:rsid w:val="00FC6E43"/>
    <w:rsid w:val="00FC704C"/>
    <w:rsid w:val="00FD09FD"/>
    <w:rsid w:val="00FD412A"/>
    <w:rsid w:val="00FD5CFA"/>
    <w:rsid w:val="00FD6077"/>
    <w:rsid w:val="00FD6E6F"/>
    <w:rsid w:val="00FD75DA"/>
    <w:rsid w:val="00FE236F"/>
    <w:rsid w:val="00FE618B"/>
    <w:rsid w:val="00FF0DBA"/>
    <w:rsid w:val="00FF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4497C8F"/>
  <w15:docId w15:val="{7E6CF6F5-B511-4ACC-B165-76736B87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3A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E23A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23A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23A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23A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23A93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A917D7"/>
    <w:pPr>
      <w:keepNext/>
      <w:keepLines/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E23A93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23A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3A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E23A93"/>
    <w:pPr>
      <w:spacing w:after="120"/>
    </w:pPr>
  </w:style>
  <w:style w:type="paragraph" w:styleId="List">
    <w:name w:val="List"/>
    <w:basedOn w:val="Normal"/>
    <w:rsid w:val="00E23A93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semiHidden/>
    <w:unhideWhenUsed/>
    <w:rsid w:val="00E23A93"/>
    <w:pPr>
      <w:spacing w:after="0"/>
      <w:ind w:left="200" w:hanging="200"/>
    </w:pPr>
  </w:style>
  <w:style w:type="character" w:customStyle="1" w:styleId="ZGSM">
    <w:name w:val="ZGSM"/>
    <w:rsid w:val="00E23A93"/>
  </w:style>
  <w:style w:type="paragraph" w:styleId="List2">
    <w:name w:val="List 2"/>
    <w:basedOn w:val="Normal"/>
    <w:unhideWhenUsed/>
    <w:rsid w:val="00E23A93"/>
    <w:pPr>
      <w:ind w:left="566" w:hanging="283"/>
      <w:contextualSpacing/>
    </w:pPr>
  </w:style>
  <w:style w:type="paragraph" w:styleId="List3">
    <w:name w:val="List 3"/>
    <w:basedOn w:val="Normal"/>
    <w:unhideWhenUsed/>
    <w:rsid w:val="00E23A93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E23A93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E23A93"/>
    <w:pPr>
      <w:outlineLvl w:val="9"/>
    </w:pPr>
  </w:style>
  <w:style w:type="paragraph" w:styleId="List4">
    <w:name w:val="List 4"/>
    <w:basedOn w:val="Normal"/>
    <w:unhideWhenUsed/>
    <w:rsid w:val="00E23A93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E23A93"/>
    <w:pPr>
      <w:keepLines/>
      <w:ind w:left="1135" w:hanging="851"/>
    </w:pPr>
  </w:style>
  <w:style w:type="paragraph" w:customStyle="1" w:styleId="PL">
    <w:name w:val="PL"/>
    <w:link w:val="PLChar"/>
    <w:qFormat/>
    <w:rsid w:val="00E23A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E23A93"/>
    <w:pPr>
      <w:jc w:val="right"/>
    </w:pPr>
  </w:style>
  <w:style w:type="paragraph" w:customStyle="1" w:styleId="TAL">
    <w:name w:val="TAL"/>
    <w:basedOn w:val="Normal"/>
    <w:link w:val="TALChar"/>
    <w:qFormat/>
    <w:rsid w:val="00E23A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E23A93"/>
    <w:rPr>
      <w:b/>
    </w:rPr>
  </w:style>
  <w:style w:type="paragraph" w:customStyle="1" w:styleId="TAC">
    <w:name w:val="TAC"/>
    <w:basedOn w:val="TAL"/>
    <w:link w:val="TACChar"/>
    <w:qFormat/>
    <w:rsid w:val="00E23A93"/>
    <w:pPr>
      <w:jc w:val="center"/>
    </w:pPr>
  </w:style>
  <w:style w:type="paragraph" w:customStyle="1" w:styleId="B5">
    <w:name w:val="B5"/>
    <w:basedOn w:val="List5"/>
    <w:rsid w:val="00E23A93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E23A93"/>
    <w:pPr>
      <w:keepLines/>
      <w:ind w:left="1702" w:hanging="1418"/>
    </w:pPr>
  </w:style>
  <w:style w:type="paragraph" w:customStyle="1" w:styleId="FP">
    <w:name w:val="FP"/>
    <w:basedOn w:val="Normal"/>
    <w:rsid w:val="00E23A93"/>
    <w:pPr>
      <w:spacing w:after="0"/>
    </w:pPr>
  </w:style>
  <w:style w:type="paragraph" w:styleId="List5">
    <w:name w:val="List 5"/>
    <w:basedOn w:val="Normal"/>
    <w:unhideWhenUsed/>
    <w:rsid w:val="00E23A93"/>
    <w:pPr>
      <w:ind w:left="1415" w:hanging="283"/>
      <w:contextualSpacing/>
    </w:pPr>
  </w:style>
  <w:style w:type="paragraph" w:customStyle="1" w:styleId="EW">
    <w:name w:val="EW"/>
    <w:basedOn w:val="EX"/>
    <w:rsid w:val="00E23A93"/>
    <w:pPr>
      <w:spacing w:after="0"/>
    </w:pPr>
  </w:style>
  <w:style w:type="paragraph" w:customStyle="1" w:styleId="B1">
    <w:name w:val="B1"/>
    <w:basedOn w:val="List"/>
    <w:link w:val="B1Char"/>
    <w:qFormat/>
    <w:rsid w:val="00E23A93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E23A93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E23A93"/>
    <w:rPr>
      <w:color w:val="FF0000"/>
    </w:rPr>
  </w:style>
  <w:style w:type="paragraph" w:customStyle="1" w:styleId="TH">
    <w:name w:val="TH"/>
    <w:basedOn w:val="Normal"/>
    <w:link w:val="THChar"/>
    <w:qFormat/>
    <w:rsid w:val="00E23A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23A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23A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E23A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E23A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E23A93"/>
    <w:pPr>
      <w:ind w:left="851" w:hanging="851"/>
    </w:pPr>
  </w:style>
  <w:style w:type="paragraph" w:customStyle="1" w:styleId="H6">
    <w:name w:val="H6"/>
    <w:basedOn w:val="Heading5"/>
    <w:next w:val="Normal"/>
    <w:rsid w:val="00E23A93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qFormat/>
    <w:rsid w:val="00E23A93"/>
    <w:pPr>
      <w:keepNext w:val="0"/>
      <w:spacing w:before="0" w:after="240"/>
    </w:pPr>
  </w:style>
  <w:style w:type="paragraph" w:customStyle="1" w:styleId="LD">
    <w:name w:val="LD"/>
    <w:rsid w:val="00E23A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E23A93"/>
    <w:pPr>
      <w:ind w:left="851" w:hanging="284"/>
      <w:contextualSpacing w:val="0"/>
    </w:pPr>
  </w:style>
  <w:style w:type="paragraph" w:customStyle="1" w:styleId="B3">
    <w:name w:val="B3"/>
    <w:basedOn w:val="List3"/>
    <w:rsid w:val="00E23A93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semiHidden/>
    <w:rsid w:val="00E23A93"/>
    <w:rPr>
      <w:rFonts w:eastAsia="Times New Roman"/>
      <w:lang w:val="en-GB" w:eastAsia="en-GB"/>
    </w:rPr>
  </w:style>
  <w:style w:type="paragraph" w:customStyle="1" w:styleId="NF">
    <w:name w:val="NF"/>
    <w:basedOn w:val="NO"/>
    <w:rsid w:val="00E23A9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23A93"/>
    <w:pPr>
      <w:spacing w:after="0"/>
    </w:pPr>
  </w:style>
  <w:style w:type="paragraph" w:customStyle="1" w:styleId="ZV">
    <w:name w:val="ZV"/>
    <w:basedOn w:val="ZU"/>
    <w:rsid w:val="00E23A93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8A6D4A"/>
    <w:rPr>
      <w:rFonts w:eastAsia="Times New Roman"/>
      <w:lang w:val="en-GB" w:eastAsia="en-GB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8A6D4A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  <w:lang w:val="en-GB" w:eastAsia="en-GB"/>
    </w:rPr>
  </w:style>
  <w:style w:type="character" w:customStyle="1" w:styleId="NOZchn">
    <w:name w:val="NO Zchn"/>
    <w:link w:val="NO"/>
    <w:rsid w:val="008A6D4A"/>
    <w:rPr>
      <w:rFonts w:eastAsia="Times New Roman"/>
      <w:lang w:val="en-GB" w:eastAsia="en-GB"/>
    </w:rPr>
  </w:style>
  <w:style w:type="character" w:customStyle="1" w:styleId="TACChar">
    <w:name w:val="TAC Char"/>
    <w:link w:val="TAC"/>
    <w:qFormat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  <w:lang w:val="en-GB" w:eastAsia="en-GB"/>
    </w:rPr>
  </w:style>
  <w:style w:type="character" w:customStyle="1" w:styleId="B1Char">
    <w:name w:val="B1 Char"/>
    <w:link w:val="B1"/>
    <w:qFormat/>
    <w:rsid w:val="008A6D4A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8A6D4A"/>
    <w:rPr>
      <w:lang w:val="en-GB"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  <w:lang w:val="en-GB" w:eastAsia="en-GB"/>
    </w:rPr>
  </w:style>
  <w:style w:type="character" w:customStyle="1" w:styleId="TANChar">
    <w:name w:val="TAN Char"/>
    <w:link w:val="TAN"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rsid w:val="009A01E9"/>
    <w:rPr>
      <w:rFonts w:ascii="Arial" w:eastAsia="Times New Roman" w:hAnsi="Arial"/>
      <w:b/>
      <w:lang w:val="en-GB" w:eastAsia="en-GB"/>
    </w:rPr>
  </w:style>
  <w:style w:type="paragraph" w:styleId="Header">
    <w:name w:val="header"/>
    <w:basedOn w:val="Normal"/>
    <w:link w:val="HeaderChar"/>
    <w:unhideWhenUsed/>
    <w:rsid w:val="00AC1067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C1067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unhideWhenUsed/>
    <w:rsid w:val="00AC1067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C1067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AC1067"/>
    <w:pPr>
      <w:spacing w:after="0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C1067"/>
    <w:rPr>
      <w:rFonts w:ascii="SimSun" w:eastAsia="SimSun"/>
      <w:sz w:val="18"/>
      <w:szCs w:val="18"/>
      <w:lang w:val="en-GB" w:eastAsia="en-GB"/>
    </w:rPr>
  </w:style>
  <w:style w:type="paragraph" w:styleId="Index2">
    <w:name w:val="index 2"/>
    <w:basedOn w:val="Index1"/>
    <w:semiHidden/>
    <w:rsid w:val="00BC0D71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BC0D71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styleId="ListNumber2">
    <w:name w:val="List Number 2"/>
    <w:basedOn w:val="ListNumber"/>
    <w:rsid w:val="00BC0D71"/>
    <w:pPr>
      <w:ind w:left="851"/>
    </w:pPr>
  </w:style>
  <w:style w:type="character" w:styleId="FootnoteReference">
    <w:name w:val="footnote reference"/>
    <w:semiHidden/>
    <w:rsid w:val="00BC0D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C0D7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C0D71"/>
    <w:rPr>
      <w:rFonts w:eastAsia="Times New Roman"/>
      <w:sz w:val="16"/>
      <w:lang w:val="en-GB" w:eastAsia="en-US"/>
    </w:rPr>
  </w:style>
  <w:style w:type="paragraph" w:styleId="TOC9">
    <w:name w:val="toc 9"/>
    <w:basedOn w:val="TOC8"/>
    <w:semiHidden/>
    <w:rsid w:val="00BC0D71"/>
    <w:pPr>
      <w:ind w:left="1418" w:hanging="1418"/>
    </w:pPr>
    <w:rPr>
      <w:rFonts w:eastAsia="Times New Roman"/>
    </w:rPr>
  </w:style>
  <w:style w:type="paragraph" w:styleId="TOC7">
    <w:name w:val="toc 7"/>
    <w:basedOn w:val="TOC6"/>
    <w:next w:val="Normal"/>
    <w:semiHidden/>
    <w:rsid w:val="00BC0D71"/>
    <w:pPr>
      <w:ind w:left="2268" w:hanging="2268"/>
    </w:pPr>
    <w:rPr>
      <w:rFonts w:eastAsia="Times New Roman"/>
    </w:rPr>
  </w:style>
  <w:style w:type="paragraph" w:styleId="ListBullet2">
    <w:name w:val="List Bullet 2"/>
    <w:basedOn w:val="ListBullet"/>
    <w:rsid w:val="00BC0D71"/>
    <w:pPr>
      <w:ind w:left="851"/>
    </w:pPr>
  </w:style>
  <w:style w:type="paragraph" w:styleId="ListBullet3">
    <w:name w:val="List Bullet 3"/>
    <w:basedOn w:val="ListBullet2"/>
    <w:rsid w:val="00BC0D71"/>
    <w:pPr>
      <w:ind w:left="1135"/>
    </w:pPr>
  </w:style>
  <w:style w:type="paragraph" w:styleId="ListNumber">
    <w:name w:val="List Number"/>
    <w:basedOn w:val="List"/>
    <w:rsid w:val="00BC0D7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BC0D71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G">
    <w:name w:val="ZG"/>
    <w:rsid w:val="00BC0D71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Bullet">
    <w:name w:val="List Bullet"/>
    <w:basedOn w:val="List"/>
    <w:rsid w:val="00BC0D7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BC0D71"/>
    <w:pPr>
      <w:ind w:left="1418"/>
    </w:pPr>
  </w:style>
  <w:style w:type="paragraph" w:styleId="ListBullet5">
    <w:name w:val="List Bullet 5"/>
    <w:basedOn w:val="ListBullet4"/>
    <w:rsid w:val="00BC0D71"/>
    <w:pPr>
      <w:ind w:left="1702"/>
    </w:pPr>
  </w:style>
  <w:style w:type="paragraph" w:customStyle="1" w:styleId="ZTD">
    <w:name w:val="ZTD"/>
    <w:basedOn w:val="ZB"/>
    <w:rsid w:val="00BC0D71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link w:val="CRCoverPageZchn"/>
    <w:rsid w:val="00BC0D71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BC0D71"/>
    <w:rPr>
      <w:rFonts w:ascii="Arial" w:eastAsia="Times New Roman" w:hAnsi="Arial"/>
      <w:sz w:val="24"/>
      <w:lang w:val="en-GB" w:eastAsia="en-US"/>
    </w:rPr>
  </w:style>
  <w:style w:type="character" w:styleId="CommentReference">
    <w:name w:val="annotation reference"/>
    <w:semiHidden/>
    <w:rsid w:val="00BC0D71"/>
    <w:rPr>
      <w:sz w:val="16"/>
    </w:rPr>
  </w:style>
  <w:style w:type="paragraph" w:styleId="CommentText">
    <w:name w:val="annotation text"/>
    <w:basedOn w:val="Normal"/>
    <w:link w:val="CommentTextChar"/>
    <w:semiHidden/>
    <w:rsid w:val="00BC0D71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C0D71"/>
    <w:rPr>
      <w:rFonts w:eastAsia="Times New Roman"/>
      <w:lang w:val="en-GB" w:eastAsia="en-US"/>
    </w:rPr>
  </w:style>
  <w:style w:type="character" w:styleId="FollowedHyperlink">
    <w:name w:val="FollowedHyperlink"/>
    <w:rsid w:val="00BC0D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C0D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C0D71"/>
    <w:rPr>
      <w:rFonts w:eastAsia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BC0D71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C0D71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B2Char">
    <w:name w:val="B2 Char"/>
    <w:link w:val="B2"/>
    <w:qFormat/>
    <w:rsid w:val="00BC0D71"/>
    <w:rPr>
      <w:rFonts w:eastAsia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085C89"/>
  </w:style>
  <w:style w:type="paragraph" w:styleId="BlockText">
    <w:name w:val="Block Text"/>
    <w:basedOn w:val="Normal"/>
    <w:semiHidden/>
    <w:unhideWhenUsed/>
    <w:rsid w:val="00085C8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085C8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85C89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085C8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85C89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085C8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085C89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085C8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85C89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85C8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85C89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085C8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85C89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085C8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85C89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85C8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85C8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85C89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semiHidden/>
    <w:unhideWhenUsed/>
    <w:rsid w:val="00085C89"/>
  </w:style>
  <w:style w:type="character" w:customStyle="1" w:styleId="DateChar">
    <w:name w:val="Date Char"/>
    <w:basedOn w:val="DefaultParagraphFont"/>
    <w:link w:val="Date"/>
    <w:semiHidden/>
    <w:rsid w:val="00085C89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085C8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85C89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085C8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85C89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085C8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85C8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85C8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85C89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85C8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85C89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085C8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85C8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85C8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85C8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85C8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85C8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85C8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85C8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5C8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5C89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85C8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85C8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85C8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85C8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85C89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85C89"/>
    <w:pPr>
      <w:numPr>
        <w:numId w:val="17"/>
      </w:numPr>
      <w:contextualSpacing/>
    </w:pPr>
  </w:style>
  <w:style w:type="paragraph" w:styleId="ListNumber4">
    <w:name w:val="List Number 4"/>
    <w:basedOn w:val="Normal"/>
    <w:semiHidden/>
    <w:unhideWhenUsed/>
    <w:rsid w:val="00085C89"/>
    <w:pPr>
      <w:numPr>
        <w:numId w:val="18"/>
      </w:numPr>
      <w:contextualSpacing/>
    </w:pPr>
  </w:style>
  <w:style w:type="paragraph" w:styleId="ListNumber5">
    <w:name w:val="List Number 5"/>
    <w:basedOn w:val="Normal"/>
    <w:semiHidden/>
    <w:unhideWhenUsed/>
    <w:rsid w:val="00085C89"/>
    <w:pPr>
      <w:numPr>
        <w:numId w:val="19"/>
      </w:numPr>
      <w:contextualSpacing/>
    </w:pPr>
  </w:style>
  <w:style w:type="paragraph" w:styleId="ListParagraph">
    <w:name w:val="List Paragraph"/>
    <w:basedOn w:val="Normal"/>
    <w:uiPriority w:val="34"/>
    <w:qFormat/>
    <w:rsid w:val="00085C8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85C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085C89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085C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85C8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85C8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085C8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85C8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85C8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85C89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085C8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85C89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85C8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5C89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085C89"/>
  </w:style>
  <w:style w:type="character" w:customStyle="1" w:styleId="SalutationChar">
    <w:name w:val="Salutation Char"/>
    <w:basedOn w:val="DefaultParagraphFont"/>
    <w:link w:val="Salutation"/>
    <w:semiHidden/>
    <w:rsid w:val="00085C89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085C8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85C89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85C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85C8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085C8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85C8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85C8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85C8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85C8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5C8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115435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DBB46-839B-4DB0-9DA4-604707674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1675</Words>
  <Characters>9587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11240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2024-02-06T10:05:00Z</dcterms:created>
  <dcterms:modified xsi:type="dcterms:W3CDTF">2024-02-08T08:36:00Z</dcterms:modified>
</cp:coreProperties>
</file>